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96C" w:rsidRDefault="006C296C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52.9pt;margin-top:22.9pt;width:117.75pt;height:42pt;z-index:251606016" adj="-4247,12651">
            <v:textbox>
              <w:txbxContent>
                <w:p w:rsidR="006C296C" w:rsidRDefault="006C296C">
                  <w:pPr>
                    <w:rPr>
                      <w:sz w:val="18"/>
                      <w:szCs w:val="18"/>
                    </w:rPr>
                  </w:pPr>
                  <w:r>
                    <w:t xml:space="preserve">     </w:t>
                  </w:r>
                  <w:r>
                    <w:rPr>
                      <w:sz w:val="18"/>
                      <w:szCs w:val="18"/>
                    </w:rPr>
                    <w:t>A                           B</w:t>
                  </w:r>
                </w:p>
                <w:p w:rsidR="006C296C" w:rsidRPr="00025FA5" w:rsidRDefault="006C296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C                           D</w:t>
                  </w:r>
                </w:p>
              </w:txbxContent>
            </v:textbox>
          </v:shape>
        </w:pict>
      </w:r>
      <w:r>
        <w:rPr>
          <w:rFonts w:ascii="Times New Roman" w:hAnsi="Times New Roman"/>
          <w:color w:val="FF0000"/>
          <w:sz w:val="24"/>
          <w:szCs w:val="24"/>
        </w:rPr>
        <w:t>4.  SINIF      1.DÖNEM      MATEMATİK</w:t>
      </w:r>
      <w:r w:rsidRPr="00C25E4A">
        <w:rPr>
          <w:rFonts w:ascii="Times New Roman" w:hAnsi="Times New Roman"/>
          <w:color w:val="FF0000"/>
          <w:sz w:val="24"/>
          <w:szCs w:val="24"/>
        </w:rPr>
        <w:t xml:space="preserve">  </w:t>
      </w:r>
    </w:p>
    <w:p w:rsidR="006C296C" w:rsidRPr="00AF366F" w:rsidRDefault="006C296C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27" style="position:absolute;margin-left:83.65pt;margin-top:7.55pt;width:48.75pt;height:22.5pt;z-index:251607040"/>
        </w:pict>
      </w:r>
      <w:r w:rsidRPr="00025FA5">
        <w:rPr>
          <w:rFonts w:ascii="Times New Roman" w:hAnsi="Times New Roman"/>
          <w:b/>
          <w:color w:val="FF0000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Pr="00025FA5">
        <w:rPr>
          <w:noProof/>
          <w:color w:val="0000FF"/>
          <w:lang w:eastAsia="tr-TR"/>
        </w:rPr>
        <w:t xml:space="preserve"> </w:t>
      </w:r>
      <w:hyperlink r:id="rId5" w:history="1">
        <w:r w:rsidRPr="003549CD">
          <w:rPr>
            <w:noProof/>
            <w:color w:val="0000FF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Handysmurf.jpg" href="http://tr.wikipedia.org/wiki/Dosya:Handysmurf.j" style="width:30.75pt;height:30.75pt;visibility:visible" o:button="t">
              <v:fill o:detectmouseclick="t"/>
              <v:imagedata r:id="rId6" o:title=""/>
            </v:shape>
          </w:pict>
        </w:r>
      </w:hyperlink>
    </w:p>
    <w:p w:rsidR="006C296C" w:rsidRPr="00025FA5" w:rsidRDefault="006C296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Çalışkan Şirin’in çizdiği dikdörtgene göre aşağıdakilerden hangisi yanlıştır?</w:t>
      </w:r>
    </w:p>
    <w:p w:rsidR="006C296C" w:rsidRDefault="006C296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[AB]  = [CD]       </w:t>
      </w:r>
      <w:r>
        <w:rPr>
          <w:rFonts w:ascii="Times New Roman" w:hAnsi="Times New Roman"/>
          <w:color w:val="FF0000"/>
          <w:sz w:val="24"/>
          <w:szCs w:val="24"/>
        </w:rPr>
        <w:t xml:space="preserve">    B. </w:t>
      </w:r>
      <w:r>
        <w:rPr>
          <w:rFonts w:ascii="Times New Roman" w:hAnsi="Times New Roman"/>
          <w:sz w:val="24"/>
          <w:szCs w:val="24"/>
        </w:rPr>
        <w:t>[CD] &gt; [BD]</w:t>
      </w:r>
    </w:p>
    <w:p w:rsidR="006C296C" w:rsidRDefault="006C296C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28" style="position:absolute;margin-left:-45.35pt;margin-top:15.6pt;width:273pt;height:7.15pt;z-index:251609088"/>
        </w:pict>
      </w:r>
      <w:r>
        <w:rPr>
          <w:rFonts w:ascii="Times New Roman" w:hAnsi="Times New Roman"/>
          <w:color w:val="FF0000"/>
          <w:sz w:val="24"/>
          <w:szCs w:val="24"/>
        </w:rPr>
        <w:t xml:space="preserve">C. </w:t>
      </w:r>
      <w:r>
        <w:rPr>
          <w:rFonts w:ascii="Times New Roman" w:hAnsi="Times New Roman"/>
          <w:color w:val="000000"/>
          <w:sz w:val="24"/>
          <w:szCs w:val="24"/>
        </w:rPr>
        <w:t xml:space="preserve">[BD] &lt; [AC]           </w:t>
      </w:r>
      <w:r>
        <w:rPr>
          <w:rFonts w:ascii="Times New Roman" w:hAnsi="Times New Roman"/>
          <w:color w:val="FF0000"/>
          <w:sz w:val="24"/>
          <w:szCs w:val="24"/>
        </w:rPr>
        <w:t xml:space="preserve">D. </w:t>
      </w:r>
      <w:r>
        <w:rPr>
          <w:rFonts w:ascii="Times New Roman" w:hAnsi="Times New Roman"/>
          <w:sz w:val="24"/>
          <w:szCs w:val="24"/>
        </w:rPr>
        <w:t>[AC] = [BD]</w:t>
      </w:r>
    </w:p>
    <w:p w:rsidR="006C296C" w:rsidRPr="00025FA5" w:rsidRDefault="006C296C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60.4pt;margin-top:16.8pt;width:48.75pt;height:42.75pt;flip:y;z-index:251611136" o:connectortype="straight"/>
        </w:pict>
      </w:r>
      <w:r>
        <w:rPr>
          <w:noProof/>
          <w:lang w:eastAsia="tr-TR"/>
        </w:rPr>
        <w:pict>
          <v:shape id="_x0000_s1030" type="#_x0000_t32" style="position:absolute;margin-left:109.15pt;margin-top:16.8pt;width:45.75pt;height:42.75pt;z-index:251612160" o:connectortype="straight"/>
        </w:pict>
      </w:r>
      <w:r>
        <w:rPr>
          <w:noProof/>
          <w:lang w:eastAsia="tr-TR"/>
        </w:rPr>
        <w:pict>
          <v:rect id="_x0000_s1031" style="position:absolute;margin-left:60.4pt;margin-top:16.8pt;width:94.5pt;height:42.75pt;z-index:251610112"/>
        </w:pict>
      </w:r>
      <w:r>
        <w:rPr>
          <w:rFonts w:ascii="Times New Roman" w:hAnsi="Times New Roman"/>
          <w:sz w:val="24"/>
          <w:szCs w:val="24"/>
        </w:rPr>
        <w:t xml:space="preserve">                 A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T                </w:t>
      </w:r>
      <w:r>
        <w:rPr>
          <w:rFonts w:ascii="Times New Roman" w:hAnsi="Times New Roman"/>
          <w:color w:val="000000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6C296C" w:rsidRPr="0036142E" w:rsidRDefault="006C296C" w:rsidP="00025FA5">
      <w:pPr>
        <w:rPr>
          <w:rFonts w:ascii="Times New Roman" w:hAnsi="Times New Roman"/>
        </w:rPr>
      </w:pPr>
      <w:r w:rsidRPr="00025FA5">
        <w:rPr>
          <w:rFonts w:ascii="Times New Roman" w:hAnsi="Times New Roman"/>
          <w:b/>
          <w:color w:val="FF0000"/>
          <w:sz w:val="24"/>
          <w:szCs w:val="24"/>
        </w:rPr>
        <w:t>2</w:t>
      </w:r>
      <w:hyperlink r:id="rId7" w:history="1">
        <w:r w:rsidRPr="003549CD">
          <w:rPr>
            <w:noProof/>
            <w:color w:val="0000FF"/>
            <w:lang w:eastAsia="tr-TR"/>
          </w:rPr>
          <w:pict>
            <v:shape id="Resim 4" o:spid="_x0000_i1026" type="#_x0000_t75" alt="Dosya:Smurfs Picture Scaredy Smurf.jpg" href="http://upload.wikimedia.org/wikipedia/tr/0/0a/Smurfs_Picture_Scaredy_Smurf.j" style="width:38.25pt;height:25.5pt;visibility:visible" o:button="t">
              <v:fill o:detectmouseclick="t"/>
              <v:imagedata r:id="rId8" o:title=""/>
            </v:shape>
          </w:pict>
        </w:r>
      </w:hyperlink>
      <w:r>
        <w:t xml:space="preserve">                                          </w:t>
      </w:r>
    </w:p>
    <w:p w:rsidR="006C296C" w:rsidRDefault="006C296C" w:rsidP="00025FA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B                                     C </w:t>
      </w:r>
    </w:p>
    <w:p w:rsidR="006C296C" w:rsidRPr="00025FA5" w:rsidRDefault="006C296C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margin-left:139.15pt;margin-top:34.55pt;width:9.75pt;height:7.15pt;z-index:251614208"/>
        </w:pict>
      </w:r>
      <w:r>
        <w:rPr>
          <w:noProof/>
          <w:lang w:eastAsia="tr-TR"/>
        </w:rPr>
        <w:pict>
          <v:shape id="_x0000_s1033" type="#_x0000_t5" style="position:absolute;margin-left:43.15pt;margin-top:34.55pt;width:9.75pt;height:7.15pt;z-index:251613184"/>
        </w:pict>
      </w:r>
      <w:r>
        <w:rPr>
          <w:rFonts w:ascii="Times New Roman" w:hAnsi="Times New Roman"/>
          <w:sz w:val="24"/>
          <w:szCs w:val="24"/>
        </w:rPr>
        <w:t>Uykucu Şirin’in çizdiği şekilde aşağıdaki üçgenlerden hangisi yoktur?</w:t>
      </w:r>
    </w:p>
    <w:p w:rsidR="006C296C" w:rsidRPr="0036142E" w:rsidRDefault="006C296C" w:rsidP="0036142E">
      <w:pPr>
        <w:pStyle w:val="ListParagraph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ATB                   </w:t>
      </w:r>
      <w:r>
        <w:rPr>
          <w:rFonts w:ascii="Times New Roman" w:hAnsi="Times New Roman"/>
          <w:color w:val="FF0000"/>
          <w:sz w:val="24"/>
          <w:szCs w:val="24"/>
        </w:rPr>
        <w:t xml:space="preserve">C.  </w:t>
      </w:r>
      <w:r>
        <w:rPr>
          <w:rFonts w:ascii="Times New Roman" w:hAnsi="Times New Roman"/>
          <w:sz w:val="24"/>
          <w:szCs w:val="24"/>
        </w:rPr>
        <w:t>DTC</w:t>
      </w:r>
    </w:p>
    <w:p w:rsidR="006C296C" w:rsidRPr="0036142E" w:rsidRDefault="006C296C" w:rsidP="0036142E">
      <w:pPr>
        <w:pStyle w:val="ListParagraph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34" type="#_x0000_t5" style="position:absolute;left:0;text-align:left;margin-left:139.15pt;margin-top:5.05pt;width:9.75pt;height:7.15pt;z-index:251616256"/>
        </w:pict>
      </w:r>
      <w:r>
        <w:rPr>
          <w:noProof/>
          <w:lang w:eastAsia="tr-TR"/>
        </w:rPr>
        <w:pict>
          <v:shape id="_x0000_s1035" type="#_x0000_t5" style="position:absolute;left:0;text-align:left;margin-left:43.15pt;margin-top:5.05pt;width:9.75pt;height:7.15pt;z-index:251615232"/>
        </w:pict>
      </w:r>
    </w:p>
    <w:p w:rsidR="006C296C" w:rsidRPr="0036142E" w:rsidRDefault="006C296C" w:rsidP="0036142E">
      <w:pPr>
        <w:pStyle w:val="ListParagraph"/>
        <w:numPr>
          <w:ilvl w:val="0"/>
          <w:numId w:val="1"/>
        </w:num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rect id="_x0000_s1036" style="position:absolute;left:0;text-align:left;margin-left:-45.35pt;margin-top:15.45pt;width:273pt;height:7.15pt;z-index:251617280"/>
        </w:pict>
      </w:r>
      <w:r>
        <w:rPr>
          <w:rFonts w:ascii="Times New Roman" w:hAnsi="Times New Roman"/>
          <w:color w:val="000000"/>
          <w:sz w:val="24"/>
          <w:szCs w:val="24"/>
        </w:rPr>
        <w:t>BTC</w:t>
      </w:r>
      <w:r>
        <w:rPr>
          <w:rFonts w:ascii="Times New Roman" w:hAnsi="Times New Roman"/>
          <w:color w:val="FF0000"/>
          <w:sz w:val="24"/>
          <w:szCs w:val="24"/>
        </w:rPr>
        <w:t xml:space="preserve">                   D.  </w:t>
      </w:r>
      <w:r>
        <w:rPr>
          <w:rFonts w:ascii="Times New Roman" w:hAnsi="Times New Roman"/>
          <w:color w:val="000000"/>
          <w:sz w:val="24"/>
          <w:szCs w:val="24"/>
        </w:rPr>
        <w:t>ADC</w:t>
      </w:r>
    </w:p>
    <w:p w:rsidR="006C296C" w:rsidRPr="0036142E" w:rsidRDefault="006C296C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7" type="#_x0000_t62" style="position:absolute;margin-left:60.4pt;margin-top:5.7pt;width:162pt;height:48pt;z-index:251618304" adj="-3140,4590">
            <v:textbox>
              <w:txbxContent>
                <w:p w:rsidR="006C296C" w:rsidRDefault="006C296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M           H          D         P</w:t>
                  </w:r>
                </w:p>
                <w:p w:rsidR="006C296C" w:rsidRPr="00510132" w:rsidRDefault="006C296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O                   T  K        B                  C </w:t>
                  </w:r>
                </w:p>
                <w:p w:rsidR="006C296C" w:rsidRPr="00510132" w:rsidRDefault="006C296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32" style="position:absolute;margin-left:193.9pt;margin-top:20.7pt;width:22.5pt;height:17.25pt;z-index:2516244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margin-left:160.15pt;margin-top:20.7pt;width:33.75pt;height:17.25pt;flip:x;z-index:2516234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139.15pt;margin-top:16.2pt;width:21pt;height:0;z-index:2516224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margin-left:139.15pt;margin-top:16.2pt;width:0;height:27.75pt;z-index:2516213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2" type="#_x0000_t32" style="position:absolute;margin-left:109.15pt;margin-top:20.7pt;width:7.5pt;height:23.25pt;z-index:2516203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32" style="position:absolute;margin-left:82.9pt;margin-top:20.7pt;width:26.25pt;height:23.25pt;flip:x;z-index:251619328" o:connectortype="straight">
            <v:stroke endarrow="block"/>
          </v:shape>
        </w:pict>
      </w:r>
      <w:r w:rsidRPr="0036142E">
        <w:rPr>
          <w:rFonts w:ascii="Times New Roman" w:hAnsi="Times New Roman"/>
          <w:b/>
          <w:color w:val="FF0000"/>
          <w:sz w:val="24"/>
          <w:szCs w:val="24"/>
        </w:rPr>
        <w:t>3.</w:t>
      </w:r>
      <w:r w:rsidRPr="00E5069F">
        <w:t xml:space="preserve"> </w:t>
      </w:r>
      <w:r w:rsidRPr="003549CD">
        <w:rPr>
          <w:rFonts w:ascii="Verdana" w:hAnsi="Verdana"/>
          <w:noProof/>
          <w:color w:val="000000"/>
          <w:sz w:val="20"/>
          <w:szCs w:val="20"/>
          <w:lang w:eastAsia="tr-TR"/>
        </w:rPr>
        <w:pict>
          <v:shape id="ncode_imageresizer_container_12" o:spid="_x0000_i1027" type="#_x0000_t75" alt="http://img387.imageshack.us/img387/3091/colours138byendi1ffbh7.gif" style="width:30.75pt;height:36pt;visibility:visible">
            <v:imagedata r:id="rId9" o:title=""/>
          </v:shape>
        </w:pict>
      </w:r>
    </w:p>
    <w:p w:rsidR="006C296C" w:rsidRDefault="006C296C">
      <w:pPr>
        <w:rPr>
          <w:rFonts w:ascii="Times New Roman" w:hAnsi="Times New Roman"/>
        </w:rPr>
      </w:pPr>
    </w:p>
    <w:p w:rsidR="006C296C" w:rsidRPr="00510132" w:rsidRDefault="006C296C">
      <w:pPr>
        <w:rPr>
          <w:rFonts w:ascii="Times New Roman" w:hAnsi="Times New Roman"/>
        </w:rPr>
      </w:pPr>
      <w:r>
        <w:rPr>
          <w:noProof/>
          <w:lang w:eastAsia="tr-TR"/>
        </w:rPr>
        <w:pict>
          <v:shape id="_x0000_s1044" type="#_x0000_t32" style="position:absolute;margin-left:25.9pt;margin-top:33.85pt;width:7.5pt;height:6.75pt;z-index:251626496" o:connectortype="straight"/>
        </w:pict>
      </w:r>
      <w:r>
        <w:rPr>
          <w:noProof/>
          <w:lang w:eastAsia="tr-TR"/>
        </w:rPr>
        <w:pict>
          <v:shape id="_x0000_s1045" type="#_x0000_t32" style="position:absolute;margin-left:19.15pt;margin-top:33.85pt;width:6.75pt;height:6.75pt;flip:y;z-index:251625472" o:connectortype="straight"/>
        </w:pict>
      </w:r>
      <w:r w:rsidRPr="00510132">
        <w:rPr>
          <w:rFonts w:ascii="Times New Roman" w:hAnsi="Times New Roman"/>
        </w:rPr>
        <w:t>Pluto’nun çizdiği açılara göre aşağıdakilerden hangisi yanlıştır?</w:t>
      </w:r>
    </w:p>
    <w:p w:rsidR="006C296C" w:rsidRDefault="006C296C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46" type="#_x0000_t32" style="position:absolute;margin-left:25.9pt;margin-top:18pt;width:7.5pt;height:6pt;z-index:251628544" o:connectortype="straight"/>
        </w:pict>
      </w:r>
      <w:r>
        <w:rPr>
          <w:noProof/>
          <w:lang w:eastAsia="tr-TR"/>
        </w:rPr>
        <w:pict>
          <v:shape id="_x0000_s1047" type="#_x0000_t32" style="position:absolute;margin-left:19.15pt;margin-top:18pt;width:6.75pt;height:6pt;flip:y;z-index:251627520" o:connectortype="straight"/>
        </w:pict>
      </w: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>OMT açısı bir dar açıdır.</w:t>
      </w:r>
    </w:p>
    <w:p w:rsidR="006C296C" w:rsidRPr="004328FA" w:rsidRDefault="006C296C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48" type="#_x0000_t32" style="position:absolute;margin-left:25.9pt;margin-top:16.85pt;width:7.5pt;height:7.5pt;z-index:251630592" o:connectortype="straight"/>
        </w:pict>
      </w:r>
      <w:r>
        <w:rPr>
          <w:noProof/>
          <w:lang w:eastAsia="tr-TR"/>
        </w:rPr>
        <w:pict>
          <v:shape id="_x0000_s1049" type="#_x0000_t32" style="position:absolute;margin-left:19.15pt;margin-top:16.85pt;width:6.75pt;height:7.5pt;flip:y;z-index:251629568" o:connectortype="straight"/>
        </w:pict>
      </w:r>
      <w:r>
        <w:rPr>
          <w:rFonts w:ascii="Times New Roman" w:hAnsi="Times New Roman"/>
          <w:color w:val="FF0000"/>
          <w:sz w:val="24"/>
          <w:szCs w:val="24"/>
        </w:rPr>
        <w:t xml:space="preserve">B. </w:t>
      </w:r>
      <w:r w:rsidRPr="004328FA">
        <w:rPr>
          <w:rFonts w:ascii="Times New Roman" w:hAnsi="Times New Roman"/>
          <w:color w:val="000000"/>
          <w:sz w:val="24"/>
          <w:szCs w:val="24"/>
        </w:rPr>
        <w:t>KHD açısı bir dik açıdır.</w:t>
      </w:r>
    </w:p>
    <w:p w:rsidR="006C296C" w:rsidRDefault="006C296C">
      <w:pPr>
        <w:rPr>
          <w:rFonts w:ascii="Times New Roman" w:hAnsi="Times New Roman"/>
          <w:sz w:val="24"/>
          <w:szCs w:val="24"/>
        </w:rPr>
      </w:pPr>
      <w:r w:rsidRPr="004328FA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. BPC açısı bir geniş açıdır.</w:t>
      </w:r>
    </w:p>
    <w:p w:rsidR="006C296C" w:rsidRPr="00510132" w:rsidRDefault="006C296C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50" style="position:absolute;margin-left:-45.35pt;margin-top:16.15pt;width:273pt;height:7.15pt;z-index:251631616"/>
        </w:pict>
      </w:r>
      <w:r w:rsidRPr="004328FA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.Bu açıların toplamı 180 derecedir.</w:t>
      </w:r>
    </w:p>
    <w:p w:rsidR="006C296C" w:rsidRPr="004328FA" w:rsidRDefault="006C296C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51" type="#_x0000_t62" style="position:absolute;margin-left:43.15pt;margin-top:4.5pt;width:183pt;height:46.5pt;z-index:251632640" adj="-744,2996">
            <v:textbox>
              <w:txbxContent>
                <w:p w:rsidR="006C296C" w:rsidRDefault="006C296C">
                  <w:r>
                    <w:t xml:space="preserve">      N                 s(N) = 40°</w:t>
                  </w:r>
                </w:p>
                <w:p w:rsidR="006C296C" w:rsidRDefault="006C296C">
                  <w:r>
                    <w:t xml:space="preserve"> A               D    s(A) =s(D) ise s(A)=?</w:t>
                  </w:r>
                </w:p>
                <w:p w:rsidR="006C296C" w:rsidRDefault="006C296C"/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32" style="position:absolute;margin-left:67.15pt;margin-top:43.5pt;width:32.25pt;height:0;z-index:251635712" o:connectortype="straight"/>
        </w:pict>
      </w:r>
      <w:r>
        <w:rPr>
          <w:noProof/>
          <w:lang w:eastAsia="tr-TR"/>
        </w:rPr>
        <w:pict>
          <v:shape id="_x0000_s1053" type="#_x0000_t32" style="position:absolute;margin-left:82.9pt;margin-top:12.75pt;width:16.5pt;height:30.75pt;z-index:251634688" o:connectortype="straight"/>
        </w:pict>
      </w:r>
      <w:r>
        <w:rPr>
          <w:noProof/>
          <w:lang w:eastAsia="tr-TR"/>
        </w:rPr>
        <w:pict>
          <v:shape id="_x0000_s1054" type="#_x0000_t32" style="position:absolute;margin-left:67.15pt;margin-top:12.75pt;width:16.5pt;height:30.75pt;flip:x;z-index:251633664" o:connectortype="straight"/>
        </w:pict>
      </w:r>
      <w:r w:rsidRPr="004328FA">
        <w:rPr>
          <w:rFonts w:ascii="Times New Roman" w:hAnsi="Times New Roman"/>
          <w:b/>
          <w:color w:val="FF0000"/>
          <w:sz w:val="24"/>
          <w:szCs w:val="24"/>
        </w:rPr>
        <w:t>4.</w:t>
      </w:r>
      <w:r w:rsidRPr="0059260F">
        <w:rPr>
          <w:noProof/>
          <w:lang w:eastAsia="tr-TR"/>
        </w:rPr>
        <w:pict>
          <v:shape id="_x0000_i1028" type="#_x0000_t75" alt="http://www.my-family-fun.com/Coloring-page/images/Sponge-Bob-fun-coloring-free.gif" style="width:28.5pt;height:33pt;visibility:visible">
            <v:imagedata r:id="rId10" o:title=""/>
          </v:shape>
        </w:pict>
      </w:r>
    </w:p>
    <w:p w:rsidR="006C296C" w:rsidRPr="004328FA" w:rsidRDefault="006C296C">
      <w:pPr>
        <w:rPr>
          <w:rFonts w:ascii="Times New Roman" w:hAnsi="Times New Roman"/>
          <w:sz w:val="24"/>
          <w:szCs w:val="24"/>
        </w:rPr>
      </w:pPr>
      <w:r w:rsidRPr="004328FA">
        <w:rPr>
          <w:rFonts w:ascii="Times New Roman" w:hAnsi="Times New Roman"/>
          <w:sz w:val="24"/>
          <w:szCs w:val="24"/>
        </w:rPr>
        <w:t>Sünger Bob’un sorduğu sorunun cevabı nedir çocuklar?</w:t>
      </w:r>
    </w:p>
    <w:p w:rsidR="006C296C" w:rsidRPr="004328FA" w:rsidRDefault="006C296C" w:rsidP="004328FA">
      <w:pPr>
        <w:pStyle w:val="ListParagraph"/>
        <w:numPr>
          <w:ilvl w:val="0"/>
          <w:numId w:val="2"/>
        </w:numP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40°      </w:t>
      </w:r>
      <w:r w:rsidRPr="004328FA">
        <w:rPr>
          <w:rFonts w:ascii="Times New Roman" w:hAnsi="Times New Roman"/>
          <w:color w:val="FF0000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 xml:space="preserve"> 60°      </w:t>
      </w:r>
      <w:r w:rsidRPr="004328FA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. 70°     </w:t>
      </w:r>
      <w:r w:rsidRPr="004328FA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 50°</w:t>
      </w:r>
    </w:p>
    <w:p w:rsidR="006C296C" w:rsidRDefault="006C296C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5" type="#_x0000_t106" style="position:absolute;margin-left:58.15pt;margin-top:14.65pt;width:156pt;height:50.25pt;z-index:251636736" adj="-935,13089">
            <v:textbox>
              <w:txbxContent>
                <w:p w:rsidR="006C296C" w:rsidRDefault="006C296C">
                  <w:r>
                    <w:t>Keşke geniş açılı bir üçgenim olsa…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32" style="position:absolute;margin-left:-16.85pt;margin-top:6.75pt;width:0;height:740.25pt;z-index:251608064" o:connectortype="straight"/>
        </w:pict>
      </w:r>
      <w:r w:rsidRPr="00C25E4A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</w:rPr>
        <w:t>DERSİ    ÇALIŞMA   YAPRAKLAR</w:t>
      </w:r>
      <w:r w:rsidRPr="00C25E4A">
        <w:rPr>
          <w:rFonts w:ascii="Times New Roman" w:hAnsi="Times New Roman"/>
          <w:color w:val="FF0000"/>
          <w:sz w:val="24"/>
          <w:szCs w:val="24"/>
        </w:rPr>
        <w:t xml:space="preserve">I – 1 </w:t>
      </w:r>
      <w:r w:rsidRPr="004328FA">
        <w:rPr>
          <w:rFonts w:ascii="Times New Roman" w:hAnsi="Times New Roman"/>
          <w:b/>
          <w:color w:val="FF0000"/>
          <w:sz w:val="24"/>
          <w:szCs w:val="24"/>
        </w:rPr>
        <w:t>5</w:t>
      </w:r>
      <w:r>
        <w:rPr>
          <w:rFonts w:ascii="Times New Roman" w:hAnsi="Times New Roman"/>
          <w:b/>
          <w:color w:val="FF0000"/>
          <w:sz w:val="24"/>
          <w:szCs w:val="24"/>
        </w:rPr>
        <w:t>.</w:t>
      </w:r>
      <w:r w:rsidRPr="0059260F">
        <w:rPr>
          <w:noProof/>
          <w:lang w:eastAsia="tr-TR"/>
        </w:rPr>
        <w:pict>
          <v:shape id="_x0000_i1029" type="#_x0000_t75" alt="http://www.onceokuloncesi.com/imagehosting/2349cbd4dc97cb5.gif" style="width:48pt;height:36pt;visibility:visible">
            <v:imagedata r:id="rId11" o:title=""/>
          </v:shape>
        </w:pict>
      </w:r>
    </w:p>
    <w:p w:rsidR="006C296C" w:rsidRDefault="006C296C">
      <w:pPr>
        <w:rPr>
          <w:rFonts w:ascii="Times New Roman" w:hAnsi="Times New Roman"/>
        </w:rPr>
      </w:pPr>
      <w:r>
        <w:rPr>
          <w:noProof/>
          <w:lang w:eastAsia="tr-TR"/>
        </w:rPr>
        <w:pict>
          <v:shape id="_x0000_s1057" type="#_x0000_t32" style="position:absolute;margin-left:188.65pt;margin-top:33.6pt;width:43.5pt;height:36.75pt;z-index:251642880" o:connectortype="straight"/>
        </w:pict>
      </w:r>
      <w:r>
        <w:rPr>
          <w:noProof/>
          <w:lang w:eastAsia="tr-TR"/>
        </w:rPr>
        <w:pict>
          <v:shape id="_x0000_s1058" type="#_x0000_t32" style="position:absolute;margin-left:214.15pt;margin-top:33.6pt;width:18pt;height:36.75pt;z-index:251641856" o:connectortype="straight"/>
        </w:pict>
      </w:r>
      <w:r>
        <w:rPr>
          <w:noProof/>
          <w:lang w:eastAsia="tr-TR"/>
        </w:rPr>
        <w:pict>
          <v:shape id="_x0000_s1059" type="#_x0000_t32" style="position:absolute;margin-left:188.65pt;margin-top:33.6pt;width:25.5pt;height:0;z-index:251640832" o:connectortype="straight"/>
        </w:pict>
      </w:r>
      <w:r>
        <w:rPr>
          <w:noProof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60" type="#_x0000_t8" style="position:absolute;margin-left:139.15pt;margin-top:29.85pt;width:27.75pt;height:40.5pt;z-index:251639808"/>
        </w:pict>
      </w: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61" type="#_x0000_t6" style="position:absolute;margin-left:68.65pt;margin-top:33.6pt;width:51pt;height:36.75pt;z-index:251638784"/>
        </w:pict>
      </w:r>
      <w:r>
        <w:rPr>
          <w:noProof/>
          <w:lang w:eastAsia="tr-TR"/>
        </w:rPr>
        <w:pict>
          <v:shape id="_x0000_s1062" type="#_x0000_t5" style="position:absolute;margin-left:7.15pt;margin-top:33.6pt;width:36.75pt;height:36.75pt;z-index:251637760"/>
        </w:pict>
      </w:r>
      <w:r w:rsidRPr="004328FA">
        <w:rPr>
          <w:rFonts w:ascii="Times New Roman" w:hAnsi="Times New Roman"/>
        </w:rPr>
        <w:t>Bugs Bunny’nin istediği üçgen aşağıdakilerden hangisidir çocuklar?</w:t>
      </w:r>
    </w:p>
    <w:p w:rsidR="006C296C" w:rsidRDefault="006C296C" w:rsidP="004328FA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rect id="_x0000_s1063" style="position:absolute;margin-left:-16.85pt;margin-top:48.1pt;width:273pt;height:7.15pt;z-index:251643904"/>
        </w:pict>
      </w:r>
      <w:r w:rsidRPr="004328FA">
        <w:rPr>
          <w:rFonts w:ascii="Times New Roman" w:hAnsi="Times New Roman"/>
          <w:color w:val="FF0000"/>
          <w:sz w:val="24"/>
          <w:szCs w:val="24"/>
        </w:rPr>
        <w:t xml:space="preserve">A.               </w:t>
      </w:r>
      <w:r>
        <w:rPr>
          <w:rFonts w:ascii="Times New Roman" w:hAnsi="Times New Roman"/>
          <w:color w:val="FF0000"/>
          <w:sz w:val="24"/>
          <w:szCs w:val="24"/>
        </w:rPr>
        <w:t>B.                   C.              D.</w:t>
      </w:r>
    </w:p>
    <w:p w:rsidR="006C296C" w:rsidRDefault="006C296C" w:rsidP="004328FA">
      <w:pPr>
        <w:rPr>
          <w:rFonts w:ascii="Times New Roman" w:hAnsi="Times New Roman"/>
          <w:color w:val="FF0000"/>
          <w:sz w:val="24"/>
          <w:szCs w:val="24"/>
        </w:rPr>
      </w:pPr>
    </w:p>
    <w:p w:rsidR="006C296C" w:rsidRDefault="006C296C" w:rsidP="004328FA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64" type="#_x0000_t32" style="position:absolute;margin-left:76.9pt;margin-top:18.2pt;width:26.25pt;height:22.05pt;flip:y;z-index:2516469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5" type="#_x0000_t62" style="position:absolute;margin-left:43.9pt;margin-top:12.6pt;width:177.75pt;height:53.6pt;z-index:251644928" adj="-1203,8987">
            <v:textbox>
              <w:txbxContent>
                <w:p w:rsidR="006C296C" w:rsidRDefault="006C296C">
                  <w:r>
                    <w:t xml:space="preserve">    C            A        s(CHA) = 110° ise</w:t>
                  </w:r>
                </w:p>
                <w:p w:rsidR="006C296C" w:rsidRDefault="006C296C">
                  <w:r>
                    <w:t xml:space="preserve">     H        B           s(AHB) = ?            </w:t>
                  </w:r>
                </w:p>
              </w:txbxContent>
            </v:textbox>
          </v:shape>
        </w:pict>
      </w:r>
    </w:p>
    <w:p w:rsidR="006C296C" w:rsidRDefault="006C296C" w:rsidP="004328FA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66" type="#_x0000_t32" style="position:absolute;margin-left:58.15pt;margin-top:1.65pt;width:35.25pt;height:21.75pt;z-index:251645952" o:connectortype="straight">
            <v:stroke startarrow="block" endarrow="block"/>
          </v:shape>
        </w:pict>
      </w:r>
      <w:r w:rsidRPr="00EE3CA3">
        <w:rPr>
          <w:rFonts w:ascii="Times New Roman" w:hAnsi="Times New Roman"/>
          <w:b/>
          <w:color w:val="FF0000"/>
          <w:sz w:val="24"/>
          <w:szCs w:val="24"/>
        </w:rPr>
        <w:t>6</w:t>
      </w:r>
      <w:r>
        <w:rPr>
          <w:rFonts w:ascii="Times New Roman" w:hAnsi="Times New Roman"/>
          <w:color w:val="FF0000"/>
          <w:sz w:val="24"/>
          <w:szCs w:val="24"/>
        </w:rPr>
        <w:t>.</w:t>
      </w:r>
      <w:r w:rsidRPr="0059260F">
        <w:rPr>
          <w:noProof/>
          <w:lang w:eastAsia="tr-TR"/>
        </w:rPr>
        <w:pict>
          <v:shape id="_x0000_i1030" type="#_x0000_t75" alt="http://www.cicicee.com/images/UserFiles/Image/garfield/garfield-karakalem.jpg" style="width:27pt;height:33pt;visibility:visible">
            <v:imagedata r:id="rId12" o:title=""/>
          </v:shape>
        </w:pict>
      </w:r>
    </w:p>
    <w:p w:rsidR="006C296C" w:rsidRDefault="006C296C" w:rsidP="004328F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Garfield’ın sorusunun cevabı nedir?</w:t>
      </w:r>
    </w:p>
    <w:p w:rsidR="006C296C" w:rsidRDefault="006C296C" w:rsidP="00780117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67" style="position:absolute;margin-left:-16.85pt;margin-top:19.75pt;width:273pt;height:7.15pt;z-index:251648000"/>
        </w:pict>
      </w:r>
      <w:r w:rsidRPr="00780117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.</w:t>
      </w:r>
      <w:r w:rsidRPr="00780117">
        <w:rPr>
          <w:rFonts w:ascii="Times New Roman" w:hAnsi="Times New Roman"/>
          <w:sz w:val="24"/>
          <w:szCs w:val="24"/>
        </w:rPr>
        <w:t xml:space="preserve">80°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780117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.90°            </w:t>
      </w:r>
      <w:r w:rsidRPr="00780117">
        <w:rPr>
          <w:rFonts w:ascii="Times New Roman" w:hAnsi="Times New Roman"/>
          <w:color w:val="FF0000"/>
          <w:sz w:val="24"/>
          <w:szCs w:val="24"/>
        </w:rPr>
        <w:t>C.</w:t>
      </w:r>
      <w:r>
        <w:rPr>
          <w:rFonts w:ascii="Times New Roman" w:hAnsi="Times New Roman"/>
          <w:sz w:val="24"/>
          <w:szCs w:val="24"/>
        </w:rPr>
        <w:t xml:space="preserve">70°         </w:t>
      </w:r>
      <w:r w:rsidRPr="00780117">
        <w:rPr>
          <w:rFonts w:ascii="Times New Roman" w:hAnsi="Times New Roman"/>
          <w:color w:val="FF0000"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 xml:space="preserve"> 60°</w:t>
      </w:r>
    </w:p>
    <w:p w:rsidR="006C296C" w:rsidRPr="0099401A" w:rsidRDefault="006C296C" w:rsidP="0099401A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68" type="#_x0000_t5" style="position:absolute;margin-left:166.9pt;margin-top:27.3pt;width:30.75pt;height:60pt;z-index:251650048"/>
        </w:pict>
      </w:r>
      <w:r>
        <w:rPr>
          <w:noProof/>
          <w:lang w:eastAsia="tr-TR"/>
        </w:rPr>
        <w:pict>
          <v:shape id="_x0000_s1069" type="#_x0000_t62" style="position:absolute;margin-left:43.9pt;margin-top:6.3pt;width:128.25pt;height:42pt;z-index:251649024" adj="-1162,11726">
            <v:textbox>
              <w:txbxContent>
                <w:p w:rsidR="006C296C" w:rsidRPr="0099401A" w:rsidRDefault="006C296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Yandaki sorunun cevabını söyleyin bana çocuklar?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7 </w:t>
      </w:r>
      <w:r w:rsidRPr="003549CD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pict>
          <v:shape id="_x0000_i1031" type="#_x0000_t75" alt="http://hakkimaslan.files.wordpress.com/2007/03/046.gif" style="width:35.25pt;height:34.5pt;visibility:visible">
            <v:imagedata r:id="rId13" o:title=""/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</w:rPr>
        <w:t>A</w:t>
      </w:r>
    </w:p>
    <w:p w:rsidR="006C296C" w:rsidRDefault="006C296C" w:rsidP="00780117">
      <w:r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s(Y)=s(P)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   </w:t>
      </w:r>
    </w:p>
    <w:p w:rsidR="006C296C" w:rsidRDefault="006C296C" w:rsidP="007801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s(P)=70°ise    s(A) =?                Y           P   </w:t>
      </w:r>
    </w:p>
    <w:p w:rsidR="006C296C" w:rsidRDefault="006C296C" w:rsidP="00780117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70" style="position:absolute;margin-left:-16.85pt;margin-top:23.15pt;width:273pt;height:7.15pt;z-index:251651072"/>
        </w:pict>
      </w:r>
      <w:r w:rsidRPr="0099401A"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70°             </w:t>
      </w:r>
      <w:r w:rsidRPr="0099401A">
        <w:rPr>
          <w:rFonts w:ascii="Times New Roman" w:hAnsi="Times New Roman"/>
          <w:color w:val="FF0000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 xml:space="preserve">110°          </w:t>
      </w:r>
      <w:r w:rsidRPr="0099401A">
        <w:rPr>
          <w:rFonts w:ascii="Times New Roman" w:hAnsi="Times New Roman"/>
          <w:color w:val="FF0000"/>
          <w:sz w:val="24"/>
          <w:szCs w:val="24"/>
        </w:rPr>
        <w:t>C.</w:t>
      </w:r>
      <w:r>
        <w:rPr>
          <w:rFonts w:ascii="Times New Roman" w:hAnsi="Times New Roman"/>
          <w:sz w:val="24"/>
          <w:szCs w:val="24"/>
        </w:rPr>
        <w:t xml:space="preserve">50°       </w:t>
      </w:r>
      <w:r w:rsidRPr="0099401A">
        <w:rPr>
          <w:rFonts w:ascii="Times New Roman" w:hAnsi="Times New Roman"/>
          <w:color w:val="FF0000"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>40°</w:t>
      </w:r>
    </w:p>
    <w:p w:rsidR="006C296C" w:rsidRDefault="006C296C" w:rsidP="00780117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71" type="#_x0000_t32" style="position:absolute;margin-left:178.9pt;margin-top:25.05pt;width:0;height:19.5pt;z-index:251662336" o:connectortype="straight"/>
        </w:pict>
      </w:r>
      <w:r>
        <w:rPr>
          <w:noProof/>
          <w:lang w:eastAsia="tr-TR"/>
        </w:rPr>
        <w:pict>
          <v:shape id="_x0000_s1072" type="#_x0000_t32" style="position:absolute;margin-left:152.65pt;margin-top:25.05pt;width:26.25pt;height:0;z-index:251661312" o:connectortype="straight"/>
        </w:pict>
      </w:r>
      <w:r>
        <w:rPr>
          <w:noProof/>
          <w:lang w:eastAsia="tr-TR"/>
        </w:rPr>
        <w:pict>
          <v:shape id="_x0000_s1073" type="#_x0000_t32" style="position:absolute;margin-left:135.4pt;margin-top:25.05pt;width:17.25pt;height:19.5pt;z-index:251659264" o:connectortype="straight"/>
        </w:pict>
      </w:r>
      <w:r>
        <w:rPr>
          <w:noProof/>
          <w:lang w:eastAsia="tr-TR"/>
        </w:rPr>
        <w:pict>
          <v:shape id="_x0000_s1074" type="#_x0000_t32" style="position:absolute;margin-left:113.65pt;margin-top:25.05pt;width:9.75pt;height:24pt;flip:y;z-index:251658240" o:connectortype="straight"/>
        </w:pict>
      </w:r>
      <w:r>
        <w:rPr>
          <w:noProof/>
          <w:lang w:eastAsia="tr-TR"/>
        </w:rPr>
        <w:pict>
          <v:shape id="_x0000_s1075" type="#_x0000_t32" style="position:absolute;margin-left:85.9pt;margin-top:25.05pt;width:7.5pt;height:15pt;flip:y;z-index:251656192" o:connectortype="straight"/>
        </w:pict>
      </w:r>
      <w:r>
        <w:rPr>
          <w:noProof/>
          <w:lang w:eastAsia="tr-TR"/>
        </w:rPr>
        <w:pict>
          <v:shape id="_x0000_s1076" type="#_x0000_t32" style="position:absolute;margin-left:68.65pt;margin-top:25.05pt;width:17.25pt;height:24pt;flip:y;z-index:251654144" o:connectortype="straight"/>
        </w:pict>
      </w:r>
      <w:r>
        <w:rPr>
          <w:noProof/>
          <w:lang w:eastAsia="tr-TR"/>
        </w:rPr>
        <w:pict>
          <v:shape id="_x0000_s1077" type="#_x0000_t32" style="position:absolute;margin-left:53.65pt;margin-top:25.05pt;width:15pt;height:24pt;z-index:251653120" o:connectortype="straight"/>
        </w:pict>
      </w:r>
      <w:r>
        <w:rPr>
          <w:noProof/>
          <w:lang w:eastAsia="tr-TR"/>
        </w:rPr>
        <w:pict>
          <v:shape id="_x0000_s1078" type="#_x0000_t62" style="position:absolute;margin-left:43.9pt;margin-top:17.55pt;width:194.25pt;height:42.75pt;z-index:251652096" adj="-1484,12278">
            <v:textbox>
              <w:txbxContent>
                <w:p w:rsidR="006C296C" w:rsidRDefault="006C296C"/>
              </w:txbxContent>
            </v:textbox>
          </v:shape>
        </w:pict>
      </w:r>
    </w:p>
    <w:p w:rsidR="006C296C" w:rsidRDefault="006C296C" w:rsidP="00780117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079" type="#_x0000_t32" style="position:absolute;margin-left:208.15pt;margin-top:14.15pt;width:18.75pt;height:0;z-index:251664384" o:connectortype="straight"/>
        </w:pict>
      </w:r>
      <w:r>
        <w:rPr>
          <w:noProof/>
          <w:lang w:eastAsia="tr-TR"/>
        </w:rPr>
        <w:pict>
          <v:shape id="_x0000_s1080" type="#_x0000_t32" style="position:absolute;margin-left:188.65pt;margin-top:4.4pt;width:19.5pt;height:9.75pt;z-index:251663360" o:connectortype="straight"/>
        </w:pict>
      </w:r>
      <w:r>
        <w:rPr>
          <w:noProof/>
          <w:lang w:eastAsia="tr-TR"/>
        </w:rPr>
        <w:pict>
          <v:shape id="_x0000_s1081" type="#_x0000_t32" style="position:absolute;margin-left:135.4pt;margin-top:18.65pt;width:17.25pt;height:9pt;flip:x;z-index:251660288" o:connectortype="straight"/>
        </w:pict>
      </w:r>
      <w:r>
        <w:rPr>
          <w:noProof/>
          <w:lang w:eastAsia="tr-TR"/>
        </w:rPr>
        <w:pict>
          <v:shape id="_x0000_s1082" type="#_x0000_t32" style="position:absolute;margin-left:103.15pt;margin-top:4.4pt;width:10.5pt;height:18.75pt;z-index:251657216" o:connectortype="straight"/>
        </w:pict>
      </w:r>
      <w:r>
        <w:rPr>
          <w:noProof/>
          <w:lang w:eastAsia="tr-TR"/>
        </w:rPr>
        <w:pict>
          <v:shape id="_x0000_s1083" type="#_x0000_t32" style="position:absolute;margin-left:85.9pt;margin-top:14.15pt;width:7.5pt;height:13.5pt;z-index:251655168" o:connectortype="straight"/>
        </w:pict>
      </w:r>
      <w:r w:rsidRPr="00E637F2">
        <w:rPr>
          <w:rFonts w:ascii="Times New Roman" w:hAnsi="Times New Roman"/>
          <w:b/>
          <w:color w:val="FF0000"/>
          <w:sz w:val="24"/>
          <w:szCs w:val="24"/>
        </w:rPr>
        <w:t>8.</w:t>
      </w:r>
      <w:r w:rsidRPr="00E637F2">
        <w:rPr>
          <w:noProof/>
          <w:lang w:eastAsia="tr-TR"/>
        </w:rPr>
        <w:t xml:space="preserve"> </w:t>
      </w:r>
      <w:r w:rsidRPr="003549CD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pict>
          <v:shape id="_x0000_i1032" type="#_x0000_t75" alt="http://www.my-family-fun.com/Coloring-page/images/Sponge-Bob-fun-coloring-free.gif" style="width:20.25pt;height:23.25pt;visibility:visible">
            <v:imagedata r:id="rId10" o:title=""/>
          </v:shape>
        </w:pict>
      </w:r>
    </w:p>
    <w:p w:rsidR="006C296C" w:rsidRDefault="006C296C" w:rsidP="00780117">
      <w:pPr>
        <w:rPr>
          <w:rFonts w:ascii="Times New Roman" w:hAnsi="Times New Roman"/>
        </w:rPr>
      </w:pPr>
      <w:r w:rsidRPr="00E637F2">
        <w:rPr>
          <w:rFonts w:ascii="Times New Roman" w:hAnsi="Times New Roman"/>
        </w:rPr>
        <w:t>Sünger Bob’un çizdiği açılardan kaç tanesi dar açıdır?</w:t>
      </w:r>
    </w:p>
    <w:p w:rsidR="006C296C" w:rsidRDefault="006C296C" w:rsidP="00780117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84" style="position:absolute;margin-left:-16.85pt;margin-top:20pt;width:273pt;height:7.15pt;z-index:251665408"/>
        </w:pict>
      </w:r>
      <w:r w:rsidRPr="00E637F2">
        <w:rPr>
          <w:rFonts w:ascii="Times New Roman" w:hAnsi="Times New Roman"/>
          <w:color w:val="FF0000"/>
          <w:sz w:val="24"/>
          <w:szCs w:val="24"/>
        </w:rPr>
        <w:t>A</w:t>
      </w:r>
      <w:r w:rsidRPr="00E637F2">
        <w:rPr>
          <w:rFonts w:ascii="Times New Roman" w:hAnsi="Times New Roman"/>
          <w:sz w:val="24"/>
          <w:szCs w:val="24"/>
        </w:rPr>
        <w:t xml:space="preserve">.3                </w:t>
      </w:r>
      <w:r w:rsidRPr="00E637F2">
        <w:rPr>
          <w:rFonts w:ascii="Times New Roman" w:hAnsi="Times New Roman"/>
          <w:color w:val="FF0000"/>
          <w:sz w:val="24"/>
          <w:szCs w:val="24"/>
        </w:rPr>
        <w:t>B</w:t>
      </w:r>
      <w:r w:rsidRPr="00E637F2">
        <w:rPr>
          <w:rFonts w:ascii="Times New Roman" w:hAnsi="Times New Roman"/>
          <w:sz w:val="24"/>
          <w:szCs w:val="24"/>
        </w:rPr>
        <w:t xml:space="preserve">.4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E637F2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.2    </w:t>
      </w:r>
      <w:r w:rsidRPr="00E637F2">
        <w:rPr>
          <w:rFonts w:ascii="Times New Roman" w:hAnsi="Times New Roman"/>
          <w:sz w:val="24"/>
          <w:szCs w:val="24"/>
        </w:rPr>
        <w:t xml:space="preserve">          </w:t>
      </w:r>
      <w:r w:rsidRPr="00E637F2">
        <w:rPr>
          <w:rFonts w:ascii="Times New Roman" w:hAnsi="Times New Roman"/>
          <w:color w:val="FF0000"/>
          <w:sz w:val="24"/>
          <w:szCs w:val="24"/>
        </w:rPr>
        <w:t>D</w:t>
      </w:r>
      <w:r w:rsidRPr="00E637F2">
        <w:rPr>
          <w:rFonts w:ascii="Times New Roman" w:hAnsi="Times New Roman"/>
          <w:sz w:val="24"/>
          <w:szCs w:val="24"/>
        </w:rPr>
        <w:t>.5</w:t>
      </w:r>
    </w:p>
    <w:p w:rsidR="006C296C" w:rsidRDefault="006C296C" w:rsidP="00780117">
      <w:r>
        <w:rPr>
          <w:noProof/>
          <w:lang w:eastAsia="tr-TR"/>
        </w:rPr>
        <w:pict>
          <v:shape id="_x0000_s1085" type="#_x0000_t62" style="position:absolute;margin-left:53.65pt;margin-top:10.3pt;width:189pt;height:38.25pt;z-index:251666432" adj="-1994,3049">
            <v:textbox>
              <w:txbxContent>
                <w:p w:rsidR="006C296C" w:rsidRDefault="006C296C">
                  <w:r>
                    <w:t>Bütün kenar uzunlukları birbirine eşit, bütün açıları aynıdır.</w:t>
                  </w:r>
                </w:p>
              </w:txbxContent>
            </v:textbox>
          </v:shape>
        </w:pict>
      </w:r>
      <w:r w:rsidRPr="00E637F2">
        <w:rPr>
          <w:rFonts w:ascii="Times New Roman" w:hAnsi="Times New Roman"/>
          <w:b/>
          <w:color w:val="FF0000"/>
          <w:sz w:val="24"/>
          <w:szCs w:val="24"/>
        </w:rPr>
        <w:t>9.</w:t>
      </w:r>
      <w:r w:rsidRPr="00C338CD">
        <w:t xml:space="preserve"> </w:t>
      </w:r>
      <w:r w:rsidRPr="0059260F">
        <w:rPr>
          <w:noProof/>
          <w:lang w:eastAsia="tr-TR"/>
        </w:rPr>
        <w:pict>
          <v:shape id="Resim 7" o:spid="_x0000_i1033" type="#_x0000_t75" alt="http://www.cizgifilmseyret.com/files/image/293_1.jpg" style="width:27.75pt;height:32.25pt;visibility:visible">
            <v:imagedata r:id="rId14" o:title=""/>
          </v:shape>
        </w:pict>
      </w:r>
    </w:p>
    <w:p w:rsidR="006C296C" w:rsidRDefault="006C296C" w:rsidP="00C338CD">
      <w:pPr>
        <w:pStyle w:val="Heading1"/>
        <w:rPr>
          <w:rFonts w:ascii="Times New Roman" w:hAnsi="Times New Roman"/>
          <w:b w:val="0"/>
          <w:color w:val="000000"/>
          <w:sz w:val="22"/>
          <w:szCs w:val="22"/>
        </w:rPr>
      </w:pPr>
      <w:r>
        <w:rPr>
          <w:rFonts w:ascii="Times New Roman" w:hAnsi="Times New Roman"/>
          <w:b w:val="0"/>
          <w:color w:val="000000"/>
          <w:sz w:val="22"/>
          <w:szCs w:val="22"/>
        </w:rPr>
        <w:t>Miki Fare’nin</w:t>
      </w:r>
      <w:r w:rsidRPr="00C338CD">
        <w:rPr>
          <w:rFonts w:ascii="Times New Roman" w:hAnsi="Times New Roman"/>
          <w:b w:val="0"/>
          <w:color w:val="000000"/>
          <w:sz w:val="22"/>
          <w:szCs w:val="22"/>
        </w:rPr>
        <w:t xml:space="preserve"> anlattığı üçgen aşağıdakilerden hangisidir?</w:t>
      </w:r>
    </w:p>
    <w:p w:rsidR="006C296C" w:rsidRDefault="006C296C" w:rsidP="00C338CD"/>
    <w:p w:rsidR="006C296C" w:rsidRPr="00C338CD" w:rsidRDefault="006C296C" w:rsidP="00C338CD">
      <w:pPr>
        <w:rPr>
          <w:rFonts w:ascii="Times New Roman" w:hAnsi="Times New Roman"/>
        </w:rPr>
      </w:pPr>
      <w:r>
        <w:rPr>
          <w:rFonts w:ascii="Times New Roman" w:hAnsi="Times New Roman"/>
        </w:rPr>
        <w:t>A.eş açılı</w:t>
      </w:r>
      <w:r w:rsidRPr="00C338CD">
        <w:rPr>
          <w:rFonts w:ascii="Times New Roman" w:hAnsi="Times New Roman"/>
        </w:rPr>
        <w:t xml:space="preserve"> üçgen           </w:t>
      </w:r>
      <w:r>
        <w:rPr>
          <w:rFonts w:ascii="Times New Roman" w:hAnsi="Times New Roman"/>
        </w:rPr>
        <w:t xml:space="preserve"> </w:t>
      </w:r>
      <w:r w:rsidRPr="00C338CD">
        <w:rPr>
          <w:rFonts w:ascii="Times New Roman" w:hAnsi="Times New Roman"/>
        </w:rPr>
        <w:t xml:space="preserve">     B.ikizkenar üçgen</w:t>
      </w:r>
    </w:p>
    <w:p w:rsidR="006C296C" w:rsidRDefault="006C296C" w:rsidP="00C338C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C.çeşitkenar üçgen            </w:t>
      </w:r>
      <w:r w:rsidRPr="00C338CD">
        <w:rPr>
          <w:rFonts w:ascii="Times New Roman" w:hAnsi="Times New Roman"/>
        </w:rPr>
        <w:t>D.</w:t>
      </w:r>
      <w:r>
        <w:rPr>
          <w:rFonts w:ascii="Times New Roman" w:hAnsi="Times New Roman"/>
        </w:rPr>
        <w:t xml:space="preserve">eşkenar </w:t>
      </w:r>
      <w:r w:rsidRPr="00C338CD">
        <w:rPr>
          <w:rFonts w:ascii="Times New Roman" w:hAnsi="Times New Roman"/>
        </w:rPr>
        <w:t>üçgen</w:t>
      </w:r>
    </w:p>
    <w:p w:rsidR="006C296C" w:rsidRDefault="006C296C" w:rsidP="00C338CD">
      <w:r>
        <w:rPr>
          <w:noProof/>
          <w:lang w:eastAsia="tr-TR"/>
        </w:rPr>
        <w:pict>
          <v:rect id="_x0000_s1086" style="position:absolute;margin-left:-45.35pt;margin-top:232.85pt;width:273pt;height:7.15pt;z-index:251668480"/>
        </w:pict>
      </w:r>
      <w:r>
        <w:rPr>
          <w:noProof/>
          <w:lang w:eastAsia="tr-TR"/>
        </w:rPr>
        <w:pict>
          <v:shape id="_x0000_s1087" type="#_x0000_t32" style="position:absolute;margin-left:227.65pt;margin-top:-8.6pt;width:0;height:754.5pt;z-index:251667456" o:connectortype="straight"/>
        </w:pict>
      </w:r>
      <w:r w:rsidRPr="005277B2">
        <w:rPr>
          <w:rFonts w:ascii="Times New Roman" w:hAnsi="Times New Roman"/>
          <w:b/>
          <w:color w:val="FF0000"/>
          <w:sz w:val="24"/>
          <w:szCs w:val="24"/>
        </w:rPr>
        <w:t>10.</w:t>
      </w:r>
      <w:r w:rsidRPr="00EE69DB">
        <w:t xml:space="preserve"> </w:t>
      </w:r>
      <w:r w:rsidRPr="0059260F">
        <w:rPr>
          <w:noProof/>
          <w:lang w:eastAsia="tr-TR"/>
        </w:rPr>
        <w:pict>
          <v:shape id="_x0000_i1034" type="#_x0000_t75" alt="http://www.trdersane.com/admin/upload/grafik1012.png" style="width:192.75pt;height:213pt;visibility:visible">
            <v:imagedata r:id="rId15" o:title=""/>
          </v:shape>
        </w:pict>
      </w:r>
    </w:p>
    <w:p w:rsidR="006C296C" w:rsidRDefault="006C296C" w:rsidP="00C338CD">
      <w:pPr>
        <w:rPr>
          <w:rFonts w:ascii="Times New Roman" w:hAnsi="Times New Roman"/>
          <w:b/>
          <w:color w:val="FF0000"/>
        </w:rPr>
      </w:pPr>
      <w:r>
        <w:rPr>
          <w:noProof/>
          <w:lang w:eastAsia="tr-TR"/>
        </w:rPr>
        <w:pict>
          <v:shape id="_x0000_s1088" type="#_x0000_t62" style="position:absolute;margin-left:47.65pt;margin-top:9.85pt;width:92.25pt;height:71.25pt;z-index:251669504" adj="-2213,15552">
            <v:textbox>
              <w:txbxContent>
                <w:p w:rsidR="006C296C" w:rsidRPr="005277B2" w:rsidRDefault="006C296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Aşağıdaki açılar -dan hangisi yan- da verilen açılar -dan değildir?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9" type="#_x0000_t32" style="position:absolute;margin-left:154.9pt;margin-top:6.1pt;width:0;height:46.5pt;flip:y;z-index:251670528" o:connectortype="straight">
            <v:stroke endarrow="block"/>
          </v:shape>
        </w:pict>
      </w:r>
      <w:r>
        <w:rPr>
          <w:rFonts w:ascii="Times New Roman" w:hAnsi="Times New Roman"/>
          <w:b/>
          <w:color w:val="FF0000"/>
        </w:rPr>
        <w:t xml:space="preserve">                                                    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b/>
          <w:color w:val="FF0000"/>
        </w:rPr>
        <w:t xml:space="preserve">    </w:t>
      </w:r>
    </w:p>
    <w:p w:rsidR="006C296C" w:rsidRPr="005277B2" w:rsidRDefault="006C296C" w:rsidP="00C338CD">
      <w:pPr>
        <w:rPr>
          <w:rFonts w:ascii="Times New Roman" w:hAnsi="Times New Roman"/>
          <w:b/>
          <w:color w:val="FF0000"/>
        </w:rPr>
      </w:pPr>
      <w:r>
        <w:rPr>
          <w:noProof/>
          <w:lang w:eastAsia="tr-TR"/>
        </w:rPr>
        <w:pict>
          <v:shape id="_x0000_s1090" type="#_x0000_t32" style="position:absolute;margin-left:154.9pt;margin-top:28.05pt;width:36pt;height:28.5pt;z-index:2516725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1" type="#_x0000_t32" style="position:absolute;margin-left:154.9pt;margin-top:28.05pt;width:36pt;height:0;z-index:251671552" o:connectortype="straight">
            <v:stroke endarrow="block"/>
          </v:shape>
        </w:pict>
      </w:r>
      <w:r>
        <w:rPr>
          <w:rFonts w:ascii="Times New Roman" w:hAnsi="Times New Roman"/>
          <w:b/>
          <w:color w:val="FF0000"/>
        </w:rPr>
        <w:t>11</w:t>
      </w:r>
      <w:r w:rsidRPr="003549CD">
        <w:rPr>
          <w:rFonts w:ascii="Times New Roman" w:hAnsi="Times New Roman"/>
          <w:b/>
          <w:noProof/>
          <w:color w:val="FF0000"/>
          <w:lang w:eastAsia="tr-TR"/>
        </w:rPr>
        <w:pict>
          <v:shape id="_x0000_i1035" type="#_x0000_t75" alt="http://hakkimaslan.files.wordpress.com/2007/03/046.gif" style="width:35.25pt;height:34.5pt;visibility:visible">
            <v:imagedata r:id="rId13" o:title=""/>
          </v:shape>
        </w:pict>
      </w:r>
      <w: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 xml:space="preserve">                               </w:t>
      </w:r>
      <w:r>
        <w:rPr>
          <w:rFonts w:ascii="Times New Roman" w:hAnsi="Times New Roman"/>
          <w:noProof/>
          <w:sz w:val="24"/>
          <w:szCs w:val="24"/>
          <w:lang w:eastAsia="tr-TR"/>
        </w:rPr>
        <w:t>M              H</w:t>
      </w:r>
    </w:p>
    <w:p w:rsidR="006C296C" w:rsidRDefault="006C296C" w:rsidP="00C338CD">
      <w:pPr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92" type="#_x0000_t32" style="position:absolute;margin-left:195.4pt;margin-top:15.65pt;width:9pt;height:6pt;z-index:251680768" o:connectortype="straight"/>
        </w:pict>
      </w:r>
      <w:r>
        <w:rPr>
          <w:noProof/>
          <w:lang w:eastAsia="tr-TR"/>
        </w:rPr>
        <w:pict>
          <v:shape id="_x0000_s1093" type="#_x0000_t32" style="position:absolute;margin-left:185.65pt;margin-top:15.65pt;width:9.75pt;height:6pt;flip:y;z-index:251679744" o:connectortype="straight"/>
        </w:pict>
      </w:r>
      <w:r>
        <w:rPr>
          <w:noProof/>
          <w:lang w:eastAsia="tr-TR"/>
        </w:rPr>
        <w:pict>
          <v:shape id="_x0000_s1094" type="#_x0000_t32" style="position:absolute;margin-left:139.9pt;margin-top:15.65pt;width:8.25pt;height:6pt;z-index:251678720" o:connectortype="straight"/>
        </w:pict>
      </w:r>
      <w:r>
        <w:rPr>
          <w:noProof/>
          <w:lang w:eastAsia="tr-TR"/>
        </w:rPr>
        <w:pict>
          <v:shape id="_x0000_s1095" type="#_x0000_t32" style="position:absolute;margin-left:130.15pt;margin-top:15.65pt;width:9.75pt;height:6pt;flip:y;z-index:251677696" o:connectortype="straight"/>
        </w:pict>
      </w:r>
      <w:r>
        <w:rPr>
          <w:noProof/>
          <w:lang w:eastAsia="tr-TR"/>
        </w:rPr>
        <w:pict>
          <v:shape id="_x0000_s1096" type="#_x0000_t32" style="position:absolute;margin-left:85.15pt;margin-top:15.65pt;width:6.75pt;height:6pt;z-index:251676672" o:connectortype="straight"/>
        </w:pict>
      </w:r>
      <w:r>
        <w:rPr>
          <w:noProof/>
          <w:lang w:eastAsia="tr-TR"/>
        </w:rPr>
        <w:pict>
          <v:shape id="_x0000_s1097" type="#_x0000_t32" style="position:absolute;margin-left:73.9pt;margin-top:15.65pt;width:11.25pt;height:6pt;flip:y;z-index:251675648" o:connectortype="straight"/>
        </w:pict>
      </w:r>
      <w:r>
        <w:rPr>
          <w:noProof/>
          <w:lang w:eastAsia="tr-TR"/>
        </w:rPr>
        <w:pict>
          <v:shape id="_x0000_s1098" type="#_x0000_t32" style="position:absolute;margin-left:25.9pt;margin-top:15.65pt;width:8.25pt;height:6pt;z-index:251674624" o:connectortype="straight"/>
        </w:pict>
      </w:r>
      <w:r>
        <w:rPr>
          <w:noProof/>
          <w:lang w:eastAsia="tr-TR"/>
        </w:rPr>
        <w:pict>
          <v:shape id="_x0000_s1099" type="#_x0000_t32" style="position:absolute;margin-left:15.4pt;margin-top:15.65pt;width:10.5pt;height:6pt;flip:y;z-index:251673600" o:connectortype="straight"/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                                                               K</w:t>
      </w:r>
    </w:p>
    <w:p w:rsidR="006C296C" w:rsidRDefault="006C296C" w:rsidP="005277B2">
      <w:pPr>
        <w:rPr>
          <w:rFonts w:ascii="Times New Roman" w:hAnsi="Times New Roman"/>
        </w:rPr>
      </w:pPr>
      <w:r>
        <w:rPr>
          <w:noProof/>
          <w:lang w:eastAsia="tr-TR"/>
        </w:rPr>
        <w:pict>
          <v:rect id="_x0000_s1100" style="position:absolute;margin-left:-45.35pt;margin-top:18.55pt;width:273pt;height:7.15pt;z-index:251681792"/>
        </w:pict>
      </w:r>
      <w:r w:rsidRPr="005277B2">
        <w:rPr>
          <w:rFonts w:ascii="Times New Roman" w:hAnsi="Times New Roman"/>
          <w:color w:val="FF0000"/>
        </w:rPr>
        <w:t>A</w:t>
      </w:r>
      <w:r>
        <w:rPr>
          <w:rFonts w:ascii="Times New Roman" w:hAnsi="Times New Roman"/>
        </w:rPr>
        <w:t xml:space="preserve">.OMK        </w:t>
      </w:r>
      <w:r w:rsidRPr="005277B2">
        <w:rPr>
          <w:rFonts w:ascii="Times New Roman" w:hAnsi="Times New Roman"/>
          <w:color w:val="FF0000"/>
        </w:rPr>
        <w:t>B</w:t>
      </w:r>
      <w:r>
        <w:rPr>
          <w:rFonts w:ascii="Times New Roman" w:hAnsi="Times New Roman"/>
        </w:rPr>
        <w:t xml:space="preserve">.HMO       </w:t>
      </w:r>
      <w:r w:rsidRPr="005277B2">
        <w:rPr>
          <w:rFonts w:ascii="Times New Roman" w:hAnsi="Times New Roman"/>
          <w:color w:val="FF0000"/>
        </w:rPr>
        <w:t xml:space="preserve"> C</w:t>
      </w:r>
      <w:r>
        <w:rPr>
          <w:rFonts w:ascii="Times New Roman" w:hAnsi="Times New Roman"/>
        </w:rPr>
        <w:t xml:space="preserve">.MHK       </w:t>
      </w:r>
      <w:r w:rsidRPr="005277B2">
        <w:rPr>
          <w:rFonts w:ascii="Times New Roman" w:hAnsi="Times New Roman"/>
          <w:color w:val="FF0000"/>
        </w:rPr>
        <w:t>D</w:t>
      </w:r>
      <w:r>
        <w:rPr>
          <w:rFonts w:ascii="Times New Roman" w:hAnsi="Times New Roman"/>
        </w:rPr>
        <w:t>.KMH</w:t>
      </w:r>
    </w:p>
    <w:p w:rsidR="006C296C" w:rsidRPr="005277B2" w:rsidRDefault="006C296C" w:rsidP="005277B2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101" type="#_x0000_t32" style="position:absolute;margin-left:148.15pt;margin-top:13.2pt;width:0;height:45pt;flip:y;z-index:2516838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2" type="#_x0000_t62" style="position:absolute;margin-left:51.4pt;margin-top:18.45pt;width:83.25pt;height:43.5pt;z-index:251682816" adj="-2426,12886">
            <v:textbox>
              <w:txbxContent>
                <w:p w:rsidR="006C296C" w:rsidRPr="005277B2" w:rsidRDefault="006C296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Bu sorunun cevabı nedir ki.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 xml:space="preserve"> N</w:t>
      </w:r>
    </w:p>
    <w:p w:rsidR="006C296C" w:rsidRDefault="006C296C" w:rsidP="005277B2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103" type="#_x0000_t32" style="position:absolute;margin-left:154.9pt;margin-top:24.1pt;width:0;height:8.25pt;z-index:251687936" o:connectortype="straight"/>
        </w:pict>
      </w:r>
      <w:r>
        <w:rPr>
          <w:noProof/>
          <w:lang w:eastAsia="tr-TR"/>
        </w:rPr>
        <w:pict>
          <v:shape id="_x0000_s1104" type="#_x0000_t32" style="position:absolute;margin-left:148.15pt;margin-top:24.1pt;width:6.75pt;height:.75pt;flip:y;z-index:251686912" o:connectortype="straight"/>
        </w:pict>
      </w:r>
      <w:r>
        <w:rPr>
          <w:noProof/>
          <w:lang w:eastAsia="tr-TR"/>
        </w:rPr>
        <w:pict>
          <v:shape id="_x0000_s1105" type="#_x0000_t32" style="position:absolute;margin-left:148.15pt;margin-top:32.35pt;width:30pt;height:25.5pt;z-index:2516858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6" type="#_x0000_t32" style="position:absolute;margin-left:148.15pt;margin-top:32.35pt;width:42.75pt;height:0;z-index:251684864" o:connectortype="straight">
            <v:stroke endarrow="block"/>
          </v:shape>
        </w:pict>
      </w:r>
      <w:r w:rsidRPr="005277B2">
        <w:rPr>
          <w:rFonts w:ascii="Times New Roman" w:hAnsi="Times New Roman"/>
          <w:b/>
          <w:color w:val="FF0000"/>
          <w:sz w:val="24"/>
          <w:szCs w:val="24"/>
        </w:rPr>
        <w:t>12</w:t>
      </w:r>
      <w:hyperlink r:id="rId16" w:history="1">
        <w:r w:rsidRPr="003549CD">
          <w:rPr>
            <w:rFonts w:ascii="Times New Roman" w:hAnsi="Times New Roman"/>
            <w:b/>
            <w:noProof/>
            <w:color w:val="FF0000"/>
            <w:sz w:val="24"/>
            <w:szCs w:val="24"/>
            <w:lang w:eastAsia="tr-TR"/>
          </w:rPr>
          <w:pict>
            <v:shape id="_x0000_i1036" type="#_x0000_t75" alt="Dosya:Smurfs Picture Scaredy Smurf.jpg" href="http://upload.wikimedia.org/wikipedia/tr/0/0a/Smurfs_Picture_Scaredy_Smurf.j" style="width:44.25pt;height:30pt;visibility:visible" o:button="t">
              <v:fill o:detectmouseclick="t"/>
              <v:imagedata r:id="rId8" o:title=""/>
            </v:shape>
          </w:pict>
        </w:r>
      </w:hyperlink>
      <w:r>
        <w:rPr>
          <w:rFonts w:ascii="Times New Roman" w:hAnsi="Times New Roman"/>
          <w:b/>
          <w:color w:val="FF0000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>M</w:t>
      </w:r>
    </w:p>
    <w:p w:rsidR="006C296C" w:rsidRDefault="006C296C" w:rsidP="005277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s(MOK) = 30° ise                              K</w:t>
      </w:r>
    </w:p>
    <w:p w:rsidR="006C296C" w:rsidRDefault="006C296C" w:rsidP="005277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s(NOK) = ?</w:t>
      </w:r>
    </w:p>
    <w:p w:rsidR="006C296C" w:rsidRDefault="006C296C" w:rsidP="005277B2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107" style="position:absolute;margin-left:-45.35pt;margin-top:19.35pt;width:273pt;height:7.15pt;z-index:251688960"/>
        </w:pict>
      </w:r>
      <w:r w:rsidRPr="005277B2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.150           </w:t>
      </w:r>
      <w:r w:rsidRPr="005277B2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.90          </w:t>
      </w:r>
      <w:r w:rsidRPr="005277B2">
        <w:rPr>
          <w:rFonts w:ascii="Times New Roman" w:hAnsi="Times New Roman"/>
          <w:color w:val="FF0000"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 xml:space="preserve">.120         </w:t>
      </w:r>
      <w:r w:rsidRPr="005277B2">
        <w:rPr>
          <w:rFonts w:ascii="Times New Roman" w:hAnsi="Times New Roman"/>
          <w:color w:val="FF0000"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>60</w:t>
      </w:r>
    </w:p>
    <w:p w:rsidR="006C296C" w:rsidRDefault="006C296C" w:rsidP="005277B2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108" style="position:absolute;margin-left:56.65pt;margin-top:15.6pt;width:63.75pt;height:40.5pt;z-index:251691008"/>
        </w:pict>
      </w:r>
      <w:r>
        <w:rPr>
          <w:rFonts w:ascii="Times New Roman" w:hAnsi="Times New Roman"/>
          <w:b/>
          <w:color w:val="FF0000"/>
          <w:sz w:val="24"/>
          <w:szCs w:val="24"/>
        </w:rPr>
        <w:t>13.</w:t>
      </w:r>
      <w:r w:rsidRPr="003549CD">
        <w:rPr>
          <w:rFonts w:ascii="Times New Roman" w:hAnsi="Times New Roman"/>
          <w:noProof/>
          <w:sz w:val="24"/>
          <w:szCs w:val="24"/>
          <w:lang w:eastAsia="tr-TR"/>
        </w:rPr>
        <w:pict>
          <v:shape id="_x0000_i1037" type="#_x0000_t75" alt="http://www.onceokuloncesi.com/imagehosting/2349cbd4dc97cb5.gif" style="width:28.5pt;height:21.75pt;visibility:visible">
            <v:imagedata r:id="rId11" o:title=""/>
          </v:shape>
        </w:pict>
      </w:r>
      <w:r>
        <w:rPr>
          <w:rFonts w:ascii="Times New Roman" w:hAnsi="Times New Roman"/>
          <w:sz w:val="24"/>
          <w:szCs w:val="24"/>
        </w:rPr>
        <w:t>T                       M</w:t>
      </w:r>
    </w:p>
    <w:p w:rsidR="006C296C" w:rsidRDefault="006C296C" w:rsidP="005277B2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109" style="position:absolute;margin-left:120.4pt;margin-top:18.2pt;width:63.75pt;height:38.6pt;z-index:251689984"/>
        </w:pict>
      </w:r>
      <w:r>
        <w:rPr>
          <w:rFonts w:ascii="Times New Roman" w:hAnsi="Times New Roman"/>
          <w:sz w:val="24"/>
          <w:szCs w:val="24"/>
        </w:rPr>
        <w:t xml:space="preserve">                K                      H                S </w:t>
      </w:r>
      <w:hyperlink r:id="rId17" w:history="1">
        <w:r w:rsidRPr="003549CD">
          <w:rPr>
            <w:rFonts w:ascii="Times New Roman" w:hAnsi="Times New Roman"/>
            <w:noProof/>
            <w:sz w:val="24"/>
            <w:szCs w:val="24"/>
            <w:lang w:eastAsia="tr-TR"/>
          </w:rPr>
          <w:pict>
            <v:shape id="_x0000_i1038" type="#_x0000_t75" alt="Tam boyutlu görseli göster" href="http://img1.loadtr.com/b-398870-havu%C3%A7_ve_k%C3%B6k%C3%BC.j" style="width:15.75pt;height:15.75pt;visibility:visible" o:button="t">
              <v:fill o:detectmouseclick="t"/>
              <v:imagedata r:id="rId18" o:title=""/>
            </v:shape>
          </w:pict>
        </w:r>
      </w:hyperlink>
    </w:p>
    <w:p w:rsidR="006C296C" w:rsidRDefault="006C296C" w:rsidP="005277B2">
      <w:pPr>
        <w:rPr>
          <w:rFonts w:ascii="Times New Roman" w:hAnsi="Times New Roman"/>
          <w:sz w:val="24"/>
          <w:szCs w:val="24"/>
        </w:rPr>
      </w:pPr>
    </w:p>
    <w:p w:rsidR="006C296C" w:rsidRDefault="006C296C" w:rsidP="005277B2">
      <w:pPr>
        <w:rPr>
          <w:rFonts w:ascii="Times New Roman" w:hAnsi="Times New Roman"/>
          <w:sz w:val="24"/>
          <w:szCs w:val="24"/>
        </w:rPr>
      </w:pPr>
      <w:r w:rsidRPr="005277B2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5277B2">
        <w:rPr>
          <w:rFonts w:ascii="Times New Roman" w:hAnsi="Times New Roman"/>
          <w:sz w:val="24"/>
          <w:szCs w:val="24"/>
        </w:rPr>
        <w:t>B</w:t>
      </w:r>
      <w:r w:rsidRPr="005277B2">
        <w:rPr>
          <w:rFonts w:ascii="Times New Roman" w:hAnsi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/>
          <w:i/>
          <w:sz w:val="24"/>
          <w:szCs w:val="24"/>
        </w:rPr>
        <w:t xml:space="preserve">   </w:t>
      </w:r>
      <w:r w:rsidRPr="005277B2">
        <w:rPr>
          <w:rFonts w:ascii="Times New Roman" w:hAnsi="Times New Roman"/>
          <w:i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C</w:t>
      </w:r>
      <w:r w:rsidRPr="005277B2">
        <w:rPr>
          <w:rFonts w:ascii="Times New Roman" w:hAnsi="Times New Roman"/>
          <w:i/>
          <w:sz w:val="24"/>
          <w:szCs w:val="24"/>
        </w:rPr>
        <w:t xml:space="preserve"> </w:t>
      </w:r>
      <w:r w:rsidRPr="005277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Bugs havuca en çabuk hangi yoldan ulaşır?</w:t>
      </w:r>
      <w:r w:rsidRPr="005277B2">
        <w:rPr>
          <w:rFonts w:ascii="Arial" w:hAnsi="Arial" w:cs="Arial"/>
          <w:sz w:val="15"/>
          <w:szCs w:val="15"/>
        </w:rPr>
        <w:t xml:space="preserve"> </w:t>
      </w:r>
    </w:p>
    <w:p w:rsidR="006C296C" w:rsidRDefault="006C296C" w:rsidP="005277B2">
      <w:pPr>
        <w:rPr>
          <w:rFonts w:ascii="Times New Roman" w:hAnsi="Times New Roman"/>
        </w:rPr>
      </w:pPr>
      <w:r w:rsidRPr="005277B2">
        <w:rPr>
          <w:rFonts w:ascii="Times New Roman" w:hAnsi="Times New Roman"/>
          <w:color w:val="FF0000"/>
        </w:rPr>
        <w:t>A</w:t>
      </w:r>
      <w:r>
        <w:rPr>
          <w:rFonts w:ascii="Times New Roman" w:hAnsi="Times New Roman"/>
        </w:rPr>
        <w:t>.[TM]-</w:t>
      </w:r>
      <w:r w:rsidRPr="005277B2">
        <w:rPr>
          <w:rFonts w:ascii="Times New Roman" w:hAnsi="Times New Roman"/>
        </w:rPr>
        <w:t>[MH]</w:t>
      </w:r>
      <w:r>
        <w:rPr>
          <w:rFonts w:ascii="Times New Roman" w:hAnsi="Times New Roman"/>
        </w:rPr>
        <w:t>-</w:t>
      </w:r>
      <w:r w:rsidRPr="005277B2">
        <w:rPr>
          <w:rFonts w:ascii="Times New Roman" w:hAnsi="Times New Roman"/>
        </w:rPr>
        <w:t>[HS]</w:t>
      </w:r>
      <w:r>
        <w:rPr>
          <w:rFonts w:ascii="Times New Roman" w:hAnsi="Times New Roman"/>
        </w:rPr>
        <w:t xml:space="preserve">        </w:t>
      </w:r>
      <w:r w:rsidRPr="005277B2">
        <w:rPr>
          <w:rFonts w:ascii="Times New Roman" w:hAnsi="Times New Roman"/>
          <w:color w:val="FF0000"/>
        </w:rPr>
        <w:t>B</w:t>
      </w:r>
      <w:r>
        <w:rPr>
          <w:rFonts w:ascii="Times New Roman" w:hAnsi="Times New Roman"/>
        </w:rPr>
        <w:t>.[TK]-[KH]-[HB]</w:t>
      </w:r>
    </w:p>
    <w:p w:rsidR="006C296C" w:rsidRDefault="006C296C" w:rsidP="005277B2">
      <w:pPr>
        <w:rPr>
          <w:rFonts w:ascii="Times New Roman" w:hAnsi="Times New Roman"/>
        </w:rPr>
      </w:pPr>
      <w:r w:rsidRPr="005277B2">
        <w:rPr>
          <w:rFonts w:ascii="Times New Roman" w:hAnsi="Times New Roman"/>
          <w:color w:val="FF0000"/>
        </w:rPr>
        <w:t>C</w:t>
      </w:r>
      <w:r>
        <w:rPr>
          <w:rFonts w:ascii="Times New Roman" w:hAnsi="Times New Roman"/>
        </w:rPr>
        <w:t xml:space="preserve">.[TM]-[SC]-[BC]          </w:t>
      </w:r>
      <w:r w:rsidRPr="005277B2">
        <w:rPr>
          <w:rFonts w:ascii="Times New Roman" w:hAnsi="Times New Roman"/>
          <w:color w:val="FF0000"/>
        </w:rPr>
        <w:t>D</w:t>
      </w:r>
      <w:r>
        <w:rPr>
          <w:rFonts w:ascii="Times New Roman" w:hAnsi="Times New Roman"/>
        </w:rPr>
        <w:t>.[TK]-[HS]-[SC]</w:t>
      </w:r>
    </w:p>
    <w:p w:rsidR="006C296C" w:rsidRPr="005277B2" w:rsidRDefault="006C296C" w:rsidP="005277B2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110" type="#_x0000_t62" style="position:absolute;margin-left:61.15pt;margin-top:-13.1pt;width:181.5pt;height:55.5pt;z-index:251692032" adj="-1779,12084">
            <v:textbox>
              <w:txbxContent>
                <w:p w:rsidR="006C296C" w:rsidRDefault="006C296C">
                  <w:r>
                    <w:t>R                    RBG  bir dik üçgen ve</w:t>
                  </w:r>
                </w:p>
                <w:p w:rsidR="006C296C" w:rsidRDefault="006C296C">
                  <w:r>
                    <w:t>B                            G    s(G) =40° ise</w:t>
                  </w:r>
                </w:p>
                <w:p w:rsidR="006C296C" w:rsidRDefault="006C296C"/>
              </w:txbxContent>
            </v:textbox>
          </v:shape>
        </w:pict>
      </w:r>
      <w:r>
        <w:rPr>
          <w:noProof/>
          <w:lang w:eastAsia="tr-TR"/>
        </w:rPr>
        <w:pict>
          <v:shape id="_x0000_s1111" type="#_x0000_t6" style="position:absolute;margin-left:82.15pt;margin-top:-8.6pt;width:64.5pt;height:36pt;z-index:251693056"/>
        </w:pict>
      </w:r>
      <w:r w:rsidRPr="005277B2">
        <w:rPr>
          <w:rFonts w:ascii="Times New Roman" w:hAnsi="Times New Roman"/>
          <w:b/>
          <w:color w:val="FF0000"/>
          <w:sz w:val="24"/>
          <w:szCs w:val="24"/>
        </w:rPr>
        <w:t>14.</w:t>
      </w:r>
      <w:r w:rsidRPr="005277B2">
        <w:rPr>
          <w:rFonts w:ascii="Verdana" w:hAnsi="Verdana"/>
          <w:noProof/>
          <w:color w:val="000000"/>
          <w:sz w:val="20"/>
          <w:szCs w:val="20"/>
          <w:lang w:eastAsia="tr-TR"/>
        </w:rPr>
        <w:t xml:space="preserve"> </w:t>
      </w:r>
      <w:r w:rsidRPr="003549CD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pict>
          <v:shape id="_x0000_i1039" type="#_x0000_t75" alt="http://img387.imageshack.us/img387/3091/colours138byendi1ffbh7.gif" style="width:30.75pt;height:36pt;visibility:visible">
            <v:imagedata r:id="rId9" o:title=""/>
          </v:shape>
        </w:pict>
      </w:r>
    </w:p>
    <w:p w:rsidR="006C296C" w:rsidRDefault="006C296C" w:rsidP="005277B2">
      <w:pPr>
        <w:rPr>
          <w:rFonts w:ascii="Times New Roman" w:hAnsi="Times New Roman"/>
        </w:rPr>
      </w:pPr>
      <w:r>
        <w:rPr>
          <w:rFonts w:ascii="Times New Roman" w:hAnsi="Times New Roman"/>
        </w:rPr>
        <w:t>Buna göre, s(R) kaç derecedir çocuklar?</w:t>
      </w:r>
    </w:p>
    <w:p w:rsidR="006C296C" w:rsidRPr="005277B2" w:rsidRDefault="006C296C" w:rsidP="005277B2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112" style="position:absolute;margin-left:-16.85pt;margin-top:22.6pt;width:273pt;height:7.15pt;z-index:251694080"/>
        </w:pict>
      </w:r>
      <w:r w:rsidRPr="005277B2"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140           </w:t>
      </w:r>
      <w:r w:rsidRPr="005277B2">
        <w:rPr>
          <w:rFonts w:ascii="Times New Roman" w:hAnsi="Times New Roman"/>
          <w:color w:val="FF0000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 xml:space="preserve"> 130            </w:t>
      </w:r>
      <w:r w:rsidRPr="005277B2">
        <w:rPr>
          <w:rFonts w:ascii="Times New Roman" w:hAnsi="Times New Roman"/>
          <w:color w:val="FF0000"/>
          <w:sz w:val="24"/>
          <w:szCs w:val="24"/>
        </w:rPr>
        <w:t>C.</w:t>
      </w:r>
      <w:r>
        <w:rPr>
          <w:rFonts w:ascii="Times New Roman" w:hAnsi="Times New Roman"/>
          <w:sz w:val="24"/>
          <w:szCs w:val="24"/>
        </w:rPr>
        <w:t xml:space="preserve">50          </w:t>
      </w:r>
      <w:r w:rsidRPr="005277B2">
        <w:rPr>
          <w:rFonts w:ascii="Times New Roman" w:hAnsi="Times New Roman"/>
          <w:color w:val="FF0000"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>60</w:t>
      </w:r>
    </w:p>
    <w:p w:rsidR="006C296C" w:rsidRDefault="006C296C" w:rsidP="005277B2">
      <w:pPr>
        <w:rPr>
          <w:rFonts w:ascii="Times New Roman" w:hAnsi="Times New Roman"/>
        </w:rPr>
      </w:pPr>
      <w:r>
        <w:rPr>
          <w:noProof/>
          <w:lang w:eastAsia="tr-TR"/>
        </w:rPr>
        <w:pict>
          <v:shape id="_x0000_s1113" type="#_x0000_t62" style="position:absolute;margin-left:14.65pt;margin-top:19.15pt;width:161.25pt;height:53.25pt;z-index:251695104" adj="23254,6632">
            <v:textbox>
              <w:txbxContent>
                <w:p w:rsidR="006C296C" w:rsidRDefault="006C296C">
                  <w:r>
                    <w:t>A         B         C     s(ABD)=60</w:t>
                  </w:r>
                </w:p>
                <w:p w:rsidR="006C296C" w:rsidRDefault="006C296C">
                  <w:r>
                    <w:t xml:space="preserve">      D                      s(CBD)=?</w:t>
                  </w:r>
                </w:p>
              </w:txbxContent>
            </v:textbox>
          </v:shape>
        </w:pict>
      </w:r>
    </w:p>
    <w:p w:rsidR="006C296C" w:rsidRDefault="006C296C" w:rsidP="005277B2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114" type="#_x0000_t32" style="position:absolute;margin-left:50.65pt;margin-top:14.1pt;width:10.5pt;height:18.75pt;flip:x;z-index:2516971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5" type="#_x0000_t32" style="position:absolute;margin-left:36.4pt;margin-top:14.1pt;width:45.75pt;height:0;z-index:251696128" o:connectortype="straight">
            <v:stroke startarrow="block" endarrow="block"/>
          </v:shape>
        </w:pict>
      </w:r>
      <w:r w:rsidRPr="00464A51">
        <w:rPr>
          <w:rFonts w:ascii="Times New Roman" w:hAnsi="Times New Roman"/>
          <w:b/>
          <w:color w:val="FF0000"/>
          <w:sz w:val="24"/>
          <w:szCs w:val="24"/>
        </w:rPr>
        <w:t>15.</w:t>
      </w:r>
      <w:r w:rsidRPr="00464A51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                                            </w:t>
      </w:r>
      <w:r w:rsidRPr="003549CD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pict>
          <v:shape id="_x0000_i1040" type="#_x0000_t75" alt="http://www.cicicee.com/images/UserFiles/Image/garfield/garfield-karakalem.jpg" style="width:26.25pt;height:32.25pt;flip:x;visibility:visible">
            <v:imagedata r:id="rId12" o:title=""/>
          </v:shape>
        </w:pict>
      </w:r>
    </w:p>
    <w:p w:rsidR="006C296C" w:rsidRDefault="006C296C" w:rsidP="005277B2">
      <w:pPr>
        <w:rPr>
          <w:noProof/>
          <w:lang w:eastAsia="tr-TR"/>
        </w:rPr>
      </w:pPr>
    </w:p>
    <w:p w:rsidR="006C296C" w:rsidRDefault="006C296C" w:rsidP="005277B2">
      <w:pPr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rect id="_x0000_s1116" style="position:absolute;margin-left:-16.85pt;margin-top:17.85pt;width:273pt;height:7.15pt;z-index:251698176"/>
        </w:pict>
      </w:r>
      <w:r w:rsidRPr="00464A51">
        <w:rPr>
          <w:rFonts w:ascii="Times New Roman" w:hAnsi="Times New Roman"/>
          <w:noProof/>
          <w:color w:val="FF0000"/>
          <w:sz w:val="24"/>
          <w:szCs w:val="24"/>
          <w:lang w:eastAsia="tr-TR"/>
        </w:rPr>
        <w:t>A</w:t>
      </w:r>
      <w:r w:rsidRPr="00464A51">
        <w:rPr>
          <w:rFonts w:ascii="Times New Roman" w:hAnsi="Times New Roman"/>
          <w:noProof/>
          <w:sz w:val="24"/>
          <w:szCs w:val="24"/>
          <w:lang w:eastAsia="tr-TR"/>
        </w:rPr>
        <w:t xml:space="preserve">.120     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  </w:t>
      </w:r>
      <w:r w:rsidRPr="00464A51">
        <w:rPr>
          <w:rFonts w:ascii="Times New Roman" w:hAnsi="Times New Roman"/>
          <w:noProof/>
          <w:color w:val="FF0000"/>
          <w:sz w:val="24"/>
          <w:szCs w:val="24"/>
          <w:lang w:eastAsia="tr-TR"/>
        </w:rPr>
        <w:t>B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.110           </w:t>
      </w:r>
      <w:r w:rsidRPr="00464A51">
        <w:rPr>
          <w:rFonts w:ascii="Times New Roman" w:hAnsi="Times New Roman"/>
          <w:noProof/>
          <w:color w:val="FF0000"/>
          <w:sz w:val="24"/>
          <w:szCs w:val="24"/>
          <w:lang w:eastAsia="tr-TR"/>
        </w:rPr>
        <w:t>C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.130         </w:t>
      </w:r>
      <w:r w:rsidRPr="00464A51">
        <w:rPr>
          <w:rFonts w:ascii="Times New Roman" w:hAnsi="Times New Roman"/>
          <w:noProof/>
          <w:color w:val="FF0000"/>
          <w:sz w:val="24"/>
          <w:szCs w:val="24"/>
          <w:lang w:eastAsia="tr-TR"/>
        </w:rPr>
        <w:t>D</w:t>
      </w:r>
      <w:r w:rsidRPr="00464A51">
        <w:rPr>
          <w:rFonts w:ascii="Times New Roman" w:hAnsi="Times New Roman"/>
          <w:noProof/>
          <w:sz w:val="24"/>
          <w:szCs w:val="24"/>
          <w:lang w:eastAsia="tr-TR"/>
        </w:rPr>
        <w:t>.140</w:t>
      </w:r>
    </w:p>
    <w:p w:rsidR="006C296C" w:rsidRDefault="006C296C" w:rsidP="005277B2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117" type="#_x0000_t62" style="position:absolute;margin-left:50.65pt;margin-top:3.55pt;width:186.75pt;height:38.3pt;z-index:251699200" adj="-2036,1720">
            <v:textbox>
              <w:txbxContent>
                <w:p w:rsidR="006C296C" w:rsidRDefault="006C296C">
                  <w:r>
                    <w:t>Bir açı çizdim ölçüsü tahminen 40° kadar.</w:t>
                  </w:r>
                </w:p>
              </w:txbxContent>
            </v:textbox>
          </v:shape>
        </w:pict>
      </w:r>
      <w:r w:rsidRPr="00464A51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16.</w:t>
      </w:r>
      <w:r w:rsidRPr="000147CE">
        <w:rPr>
          <w:noProof/>
          <w:lang w:eastAsia="tr-TR"/>
        </w:rPr>
        <w:t xml:space="preserve"> </w:t>
      </w:r>
      <w:r w:rsidRPr="003549CD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pict>
          <v:shape id="_x0000_i1041" type="#_x0000_t75" alt="http://www.cizgifilmseyret.com/files/image/293_1.jpg" style="width:27.75pt;height:32.25pt;visibility:visible">
            <v:imagedata r:id="rId14" o:title=""/>
          </v:shape>
        </w:pict>
      </w:r>
    </w:p>
    <w:p w:rsidR="006C296C" w:rsidRDefault="006C296C" w:rsidP="005277B2">
      <w:pPr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118" type="#_x0000_t32" style="position:absolute;margin-left:73.15pt;margin-top:39.2pt;width:9pt;height:26.1pt;flip:y;z-index:2517022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9" type="#_x0000_t32" style="position:absolute;margin-left:14.65pt;margin-top:39.2pt;width:0;height:26.1pt;flip:y;z-index:251700224" o:connectortype="straight">
            <v:stroke endarrow="block"/>
          </v:shape>
        </w:pict>
      </w:r>
      <w:r w:rsidRPr="000147CE">
        <w:rPr>
          <w:rFonts w:ascii="Times New Roman" w:hAnsi="Times New Roman"/>
          <w:noProof/>
          <w:sz w:val="24"/>
          <w:szCs w:val="24"/>
          <w:lang w:eastAsia="tr-TR"/>
        </w:rPr>
        <w:t>Miki farenin çizdiği açı aşağıdakilerden hangisi olabilir?</w:t>
      </w:r>
    </w:p>
    <w:p w:rsidR="006C296C" w:rsidRDefault="006C296C" w:rsidP="000147CE">
      <w:pPr>
        <w:rPr>
          <w:rFonts w:ascii="Times New Roman" w:hAnsi="Times New Roman"/>
          <w:noProof/>
          <w:color w:val="FF0000"/>
          <w:sz w:val="24"/>
          <w:szCs w:val="24"/>
          <w:lang w:eastAsia="tr-TR"/>
        </w:rPr>
      </w:pPr>
      <w:r>
        <w:rPr>
          <w:noProof/>
          <w:lang w:eastAsia="tr-TR"/>
        </w:rPr>
        <w:pict>
          <v:rect id="_x0000_s1120" style="position:absolute;margin-left:-16.85pt;margin-top:33.1pt;width:273pt;height:7.15pt;z-index:251708416"/>
        </w:pict>
      </w:r>
      <w:r>
        <w:rPr>
          <w:noProof/>
          <w:lang w:eastAsia="tr-TR"/>
        </w:rPr>
        <w:pict>
          <v:shape id="_x0000_s1121" type="#_x0000_t32" style="position:absolute;margin-left:198.4pt;margin-top:2.7pt;width:30.75pt;height:20.95pt;flip:y;z-index:2517073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2" type="#_x0000_t32" style="position:absolute;margin-left:198.4pt;margin-top:23.55pt;width:30.75pt;height:.1pt;z-index:2517063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3" type="#_x0000_t32" style="position:absolute;margin-left:157.9pt;margin-top:2.7pt;width:9.75pt;height:20.85pt;flip:y;z-index:2517053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4" type="#_x0000_t32" style="position:absolute;margin-left:133.15pt;margin-top:23.6pt;width:24.75pt;height:.05pt;flip:x;z-index:2517043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5" type="#_x0000_t32" style="position:absolute;margin-left:73.15pt;margin-top:23.55pt;width:21pt;height:.05pt;z-index:2517032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6" type="#_x0000_t32" style="position:absolute;margin-left:14.65pt;margin-top:23.55pt;width:21.75pt;height:0;z-index:251701248" o:connectortype="straight">
            <v:stroke endarrow="block"/>
          </v:shape>
        </w:pict>
      </w:r>
      <w:r w:rsidRPr="000147CE">
        <w:rPr>
          <w:rFonts w:ascii="Times New Roman" w:hAnsi="Times New Roman"/>
          <w:noProof/>
          <w:color w:val="FF0000"/>
          <w:sz w:val="24"/>
          <w:szCs w:val="24"/>
          <w:lang w:eastAsia="tr-TR"/>
        </w:rPr>
        <w:t>A.</w:t>
      </w:r>
      <w:r w:rsidRPr="000147CE">
        <w:rPr>
          <w:rFonts w:ascii="Times New Roman" w:hAnsi="Times New Roman"/>
          <w:noProof/>
          <w:sz w:val="24"/>
          <w:szCs w:val="24"/>
          <w:lang w:eastAsia="tr-TR"/>
        </w:rPr>
        <w:t xml:space="preserve">   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           </w:t>
      </w:r>
      <w:r w:rsidRPr="000147CE">
        <w:rPr>
          <w:rFonts w:ascii="Times New Roman" w:hAnsi="Times New Roman"/>
          <w:noProof/>
          <w:color w:val="FF0000"/>
          <w:sz w:val="24"/>
          <w:szCs w:val="24"/>
          <w:lang w:eastAsia="tr-TR"/>
        </w:rPr>
        <w:t>B.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               </w:t>
      </w:r>
      <w:r w:rsidRPr="000147CE">
        <w:rPr>
          <w:rFonts w:ascii="Times New Roman" w:hAnsi="Times New Roman"/>
          <w:noProof/>
          <w:color w:val="FF0000"/>
          <w:sz w:val="24"/>
          <w:szCs w:val="24"/>
          <w:lang w:eastAsia="tr-TR"/>
        </w:rPr>
        <w:t>C.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             </w:t>
      </w:r>
      <w:r w:rsidRPr="000147CE">
        <w:rPr>
          <w:rFonts w:ascii="Times New Roman" w:hAnsi="Times New Roman"/>
          <w:noProof/>
          <w:color w:val="FF0000"/>
          <w:sz w:val="24"/>
          <w:szCs w:val="24"/>
          <w:lang w:eastAsia="tr-TR"/>
        </w:rPr>
        <w:t>D.</w:t>
      </w:r>
    </w:p>
    <w:p w:rsidR="006C296C" w:rsidRDefault="006C296C" w:rsidP="000147CE">
      <w:pPr>
        <w:rPr>
          <w:rFonts w:ascii="Times New Roman" w:hAnsi="Times New Roman"/>
          <w:noProof/>
          <w:color w:val="FF0000"/>
          <w:sz w:val="24"/>
          <w:szCs w:val="24"/>
          <w:lang w:eastAsia="tr-TR"/>
        </w:rPr>
      </w:pPr>
    </w:p>
    <w:p w:rsidR="006C296C" w:rsidRDefault="006C296C" w:rsidP="000147CE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127" type="#_x0000_t62" style="position:absolute;margin-left:61.15pt;margin-top:1.75pt;width:176.25pt;height:57.05pt;z-index:251709440" adj="-3248,10033">
            <v:textbox>
              <w:txbxContent>
                <w:p w:rsidR="006C296C" w:rsidRDefault="006C296C">
                  <w:r>
                    <w:t>Hadi çocuklar ölçüsü verilen açıları boşluklara iletkilerimizle çizelim…</w:t>
                  </w:r>
                </w:p>
              </w:txbxContent>
            </v:textbox>
          </v:shape>
        </w:pict>
      </w:r>
      <w:r w:rsidRPr="000147CE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17.</w:t>
      </w:r>
      <w:r w:rsidRPr="000147CE">
        <w:rPr>
          <w:noProof/>
          <w:lang w:eastAsia="tr-TR"/>
        </w:rPr>
        <w:t xml:space="preserve"> </w:t>
      </w:r>
      <w:r w:rsidRPr="003549CD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pict>
          <v:shape id="_x0000_i1042" type="#_x0000_t75" alt="http://www.my-family-fun.com/Coloring-page/images/Sponge-Bob-fun-coloring-free.gif" style="width:28.5pt;height:33pt;visibility:visible">
            <v:imagedata r:id="rId10" o:title=""/>
          </v:shape>
        </w:pict>
      </w:r>
    </w:p>
    <w:p w:rsidR="006C296C" w:rsidRDefault="006C296C" w:rsidP="000147CE">
      <w:pPr>
        <w:rPr>
          <w:noProof/>
          <w:lang w:eastAsia="tr-TR"/>
        </w:rPr>
      </w:pPr>
    </w:p>
    <w:p w:rsidR="006C296C" w:rsidRDefault="006C296C" w:rsidP="000147CE">
      <w:pPr>
        <w:rPr>
          <w:noProof/>
          <w:lang w:eastAsia="tr-TR"/>
        </w:rPr>
      </w:pPr>
    </w:p>
    <w:p w:rsidR="006C296C" w:rsidRDefault="006C296C" w:rsidP="000147CE">
      <w:pPr>
        <w:rPr>
          <w:noProof/>
          <w:lang w:eastAsia="tr-TR"/>
        </w:rPr>
      </w:pPr>
      <w:r>
        <w:rPr>
          <w:noProof/>
          <w:lang w:eastAsia="tr-TR"/>
        </w:rPr>
        <w:t xml:space="preserve">   s(S) = 70°                               s(M) = 110°</w:t>
      </w:r>
    </w:p>
    <w:p w:rsidR="006C296C" w:rsidRDefault="006C296C" w:rsidP="000147CE">
      <w:pPr>
        <w:rPr>
          <w:noProof/>
          <w:lang w:eastAsia="tr-TR"/>
        </w:rPr>
      </w:pPr>
    </w:p>
    <w:p w:rsidR="006C296C" w:rsidRDefault="006C296C" w:rsidP="000147CE">
      <w:pPr>
        <w:rPr>
          <w:noProof/>
          <w:lang w:eastAsia="tr-TR"/>
        </w:rPr>
      </w:pPr>
    </w:p>
    <w:p w:rsidR="006C296C" w:rsidRDefault="006C296C" w:rsidP="000147CE">
      <w:pPr>
        <w:rPr>
          <w:noProof/>
          <w:lang w:eastAsia="tr-TR"/>
        </w:rPr>
      </w:pPr>
      <w:r>
        <w:rPr>
          <w:noProof/>
          <w:lang w:eastAsia="tr-TR"/>
        </w:rPr>
        <w:t xml:space="preserve">  s(G) = 150°                             s( F) = 45°</w:t>
      </w:r>
    </w:p>
    <w:p w:rsidR="006C296C" w:rsidRDefault="006C296C" w:rsidP="000147CE">
      <w:pPr>
        <w:rPr>
          <w:noProof/>
          <w:lang w:eastAsia="tr-TR"/>
        </w:rPr>
      </w:pPr>
    </w:p>
    <w:p w:rsidR="006C296C" w:rsidRDefault="006C296C" w:rsidP="000147CE">
      <w:pPr>
        <w:rPr>
          <w:noProof/>
          <w:lang w:eastAsia="tr-TR"/>
        </w:rPr>
      </w:pPr>
    </w:p>
    <w:p w:rsidR="006C296C" w:rsidRDefault="006C296C" w:rsidP="000147CE">
      <w:pPr>
        <w:rPr>
          <w:noProof/>
          <w:lang w:eastAsia="tr-TR"/>
        </w:rPr>
      </w:pPr>
      <w:r>
        <w:rPr>
          <w:noProof/>
          <w:lang w:eastAsia="tr-TR"/>
        </w:rPr>
        <w:t xml:space="preserve">   s( L) = 100°                           s(B) = 55°</w:t>
      </w:r>
    </w:p>
    <w:p w:rsidR="006C296C" w:rsidRDefault="006C296C" w:rsidP="000B04D6">
      <w:hyperlink r:id="rId19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6C296C" w:rsidRPr="000147CE" w:rsidRDefault="006C296C" w:rsidP="000147CE">
      <w:pPr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sectPr w:rsidR="006C296C" w:rsidRPr="000147CE" w:rsidSect="00CD2EA8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65427"/>
    <w:multiLevelType w:val="hybridMultilevel"/>
    <w:tmpl w:val="D7F800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DF535B"/>
    <w:multiLevelType w:val="hybridMultilevel"/>
    <w:tmpl w:val="5B3EE1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A61994"/>
    <w:multiLevelType w:val="hybridMultilevel"/>
    <w:tmpl w:val="E146FC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DE6FE1"/>
    <w:multiLevelType w:val="hybridMultilevel"/>
    <w:tmpl w:val="792AAB0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CF4EF2"/>
    <w:multiLevelType w:val="hybridMultilevel"/>
    <w:tmpl w:val="80DCFDD0"/>
    <w:lvl w:ilvl="0" w:tplc="7BC48CBC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F02B54"/>
    <w:multiLevelType w:val="hybridMultilevel"/>
    <w:tmpl w:val="5C268B3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742686F"/>
    <w:multiLevelType w:val="hybridMultilevel"/>
    <w:tmpl w:val="9364CF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867A4A"/>
    <w:multiLevelType w:val="hybridMultilevel"/>
    <w:tmpl w:val="BA10A5C2"/>
    <w:lvl w:ilvl="0" w:tplc="68CE0A8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AF462F2"/>
    <w:multiLevelType w:val="hybridMultilevel"/>
    <w:tmpl w:val="6FAE04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13B36A3"/>
    <w:multiLevelType w:val="hybridMultilevel"/>
    <w:tmpl w:val="030AE9FC"/>
    <w:lvl w:ilvl="0" w:tplc="4CA236E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6283"/>
    <w:rsid w:val="000147CE"/>
    <w:rsid w:val="00025FA5"/>
    <w:rsid w:val="000B04D6"/>
    <w:rsid w:val="00236CAC"/>
    <w:rsid w:val="002C5221"/>
    <w:rsid w:val="00332650"/>
    <w:rsid w:val="003549CD"/>
    <w:rsid w:val="0036142E"/>
    <w:rsid w:val="00373ACC"/>
    <w:rsid w:val="004328FA"/>
    <w:rsid w:val="00435692"/>
    <w:rsid w:val="00464A51"/>
    <w:rsid w:val="00510132"/>
    <w:rsid w:val="005277B2"/>
    <w:rsid w:val="0059260F"/>
    <w:rsid w:val="006C296C"/>
    <w:rsid w:val="006D1948"/>
    <w:rsid w:val="00780117"/>
    <w:rsid w:val="00945097"/>
    <w:rsid w:val="009616C6"/>
    <w:rsid w:val="0099401A"/>
    <w:rsid w:val="009E4C0B"/>
    <w:rsid w:val="00A17C66"/>
    <w:rsid w:val="00A31CA6"/>
    <w:rsid w:val="00A57B9F"/>
    <w:rsid w:val="00AD1EBD"/>
    <w:rsid w:val="00AF366F"/>
    <w:rsid w:val="00B25474"/>
    <w:rsid w:val="00C25E4A"/>
    <w:rsid w:val="00C338CD"/>
    <w:rsid w:val="00C86D4B"/>
    <w:rsid w:val="00CD2EA8"/>
    <w:rsid w:val="00E5069F"/>
    <w:rsid w:val="00E637F2"/>
    <w:rsid w:val="00E87856"/>
    <w:rsid w:val="00E95F04"/>
    <w:rsid w:val="00EA4C88"/>
    <w:rsid w:val="00EE3CA3"/>
    <w:rsid w:val="00EE69DB"/>
    <w:rsid w:val="00F125BF"/>
    <w:rsid w:val="00F36283"/>
    <w:rsid w:val="00FA12E7"/>
    <w:rsid w:val="00FC5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F04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338C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338CD"/>
    <w:rPr>
      <w:rFonts w:ascii="Cambria" w:hAnsi="Cambria" w:cs="Times New Roman"/>
      <w:b/>
      <w:bCs/>
      <w:color w:val="365F9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02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5FA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6142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B04D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911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upload.wikimedia.org/wikipedia/tr/0/0a/Smurfs_Picture_Scaredy_Smurf.jpg" TargetMode="External"/><Relationship Id="rId12" Type="http://schemas.openxmlformats.org/officeDocument/2006/relationships/image" Target="media/image6.jpeg"/><Relationship Id="rId17" Type="http://schemas.openxmlformats.org/officeDocument/2006/relationships/hyperlink" Target="http://img1.loadtr.com/b-398870-havu%C3%A7_ve_k%C3%B6k%C3%BC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upload.wikimedia.org/wikipedia/tr/0/0a/Smurfs_Picture_Scaredy_Smurf.jp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hyperlink" Target="http://tr.wikipedia.org/wiki/Dosya:Handysmurf.jpg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635</TotalTime>
  <Pages>2</Pages>
  <Words>483</Words>
  <Characters>2759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edanur</cp:lastModifiedBy>
  <cp:revision>19</cp:revision>
  <dcterms:created xsi:type="dcterms:W3CDTF">2010-09-28T13:22:00Z</dcterms:created>
  <dcterms:modified xsi:type="dcterms:W3CDTF">2010-10-11T18:43:00Z</dcterms:modified>
</cp:coreProperties>
</file>